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77247" w14:textId="1F480356" w:rsidR="00E25F37" w:rsidRDefault="00E25F37" w:rsidP="00E25F3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#93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3A4436" w:rsidRPr="003A4436">
        <w:rPr>
          <w:rFonts w:ascii="Arial" w:hAnsi="Arial" w:cs="Arial"/>
          <w:b/>
          <w:bCs/>
          <w:sz w:val="28"/>
        </w:rPr>
        <w:t>R1-1807571</w:t>
      </w:r>
      <w:bookmarkStart w:id="0" w:name="_GoBack"/>
      <w:bookmarkEnd w:id="0"/>
    </w:p>
    <w:p w14:paraId="0167BD60" w14:textId="77777777" w:rsidR="00E25F37" w:rsidRDefault="00E25F37" w:rsidP="00E25F3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Busan, Korea, May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03D8CC78" w14:textId="77777777" w:rsidR="00E25F37" w:rsidRPr="000A64D8" w:rsidRDefault="00E25F37" w:rsidP="00E25F37">
      <w:pPr>
        <w:pStyle w:val="Footer"/>
        <w:jc w:val="both"/>
        <w:rPr>
          <w:noProof w:val="0"/>
        </w:rPr>
      </w:pPr>
    </w:p>
    <w:p w14:paraId="2F28C63C" w14:textId="6BEBC8E4" w:rsidR="00E25F37" w:rsidRPr="000A64D8" w:rsidRDefault="00E25F37" w:rsidP="00E25F3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Pr="00BB0A86">
        <w:rPr>
          <w:rFonts w:ascii="Arial" w:hAnsi="Arial"/>
          <w:sz w:val="24"/>
        </w:rPr>
        <w:t>6.2.</w:t>
      </w:r>
      <w:r w:rsidR="00320B2A">
        <w:rPr>
          <w:rFonts w:ascii="Arial" w:hAnsi="Arial"/>
          <w:sz w:val="24"/>
        </w:rPr>
        <w:t>9</w:t>
      </w:r>
    </w:p>
    <w:p w14:paraId="4A49C48F" w14:textId="347DF264" w:rsidR="00E25F37" w:rsidRPr="000A64D8" w:rsidRDefault="00E25F37" w:rsidP="00E25F3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  <w:r>
        <w:rPr>
          <w:rFonts w:ascii="Arial" w:hAnsi="Arial"/>
          <w:sz w:val="24"/>
        </w:rPr>
        <w:t xml:space="preserve">, </w:t>
      </w:r>
      <w:r w:rsidR="004E4F77">
        <w:rPr>
          <w:rFonts w:ascii="Arial" w:hAnsi="Arial"/>
          <w:sz w:val="24"/>
        </w:rPr>
        <w:t>[</w:t>
      </w:r>
      <w:r>
        <w:rPr>
          <w:rFonts w:ascii="Arial" w:hAnsi="Arial"/>
          <w:sz w:val="24"/>
        </w:rPr>
        <w:t>Intel Corporation</w:t>
      </w:r>
      <w:r w:rsidR="004E4F77">
        <w:rPr>
          <w:rFonts w:ascii="Arial" w:hAnsi="Arial"/>
          <w:sz w:val="24"/>
        </w:rPr>
        <w:t>]</w:t>
      </w:r>
    </w:p>
    <w:p w14:paraId="0B067DBD" w14:textId="4BCEA50C" w:rsidR="00E25F37" w:rsidRPr="003570F9" w:rsidRDefault="00E25F37" w:rsidP="00E25F37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320B2A">
        <w:rPr>
          <w:rFonts w:ascii="Arial" w:hAnsi="Arial"/>
          <w:sz w:val="24"/>
        </w:rPr>
        <w:t>Conclusion for modulation enhancements</w:t>
      </w:r>
    </w:p>
    <w:p w14:paraId="131282B2" w14:textId="77777777" w:rsidR="00E25F37" w:rsidRDefault="00E25F37" w:rsidP="00E25F37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5F815A70" w14:textId="77777777" w:rsidR="00E25F37" w:rsidRPr="00E95DAE" w:rsidRDefault="00E25F37" w:rsidP="00C6184F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2AE7AD5F" w14:textId="63AEC7DA" w:rsidR="00E379CC" w:rsidRDefault="00320B2A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Background</w:t>
      </w:r>
    </w:p>
    <w:p w14:paraId="485B6F3D" w14:textId="5C2E3CC8" w:rsidR="00320B2A" w:rsidRDefault="00320B2A" w:rsidP="00320B2A">
      <w:pPr>
        <w:rPr>
          <w:lang w:val="en-US"/>
        </w:rPr>
      </w:pPr>
    </w:p>
    <w:p w14:paraId="19E36D0F" w14:textId="77777777" w:rsidR="00320B2A" w:rsidRPr="000D3CFB" w:rsidRDefault="00320B2A" w:rsidP="00320B2A">
      <w:pPr>
        <w:pStyle w:val="TH"/>
      </w:pPr>
      <w:r w:rsidRPr="000D3CFB">
        <w:t>Table 7.1.7.1-1: Modulation and TBS index table for PDSCH</w:t>
      </w:r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1716"/>
        <w:gridCol w:w="1097"/>
      </w:tblGrid>
      <w:tr w:rsidR="00320B2A" w:rsidRPr="000D3CFB" w14:paraId="453F5519" w14:textId="77777777" w:rsidTr="00320B2A">
        <w:trPr>
          <w:cantSplit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44DBA2DA" w14:textId="0E0B47F2" w:rsidR="00320B2A" w:rsidRPr="000D3CFB" w:rsidRDefault="00320B2A" w:rsidP="00320B2A">
            <w:pPr>
              <w:pStyle w:val="TAH"/>
              <w:rPr>
                <w:bCs/>
                <w:lang w:val="en-US"/>
              </w:rPr>
            </w:pPr>
            <w:r w:rsidRPr="000D3CFB">
              <w:rPr>
                <w:bCs/>
                <w:lang w:val="en-US"/>
              </w:rPr>
              <w:t>MCS Index</w:t>
            </w:r>
            <w:r w:rsidRPr="000D3CFB">
              <w:rPr>
                <w:bCs/>
                <w:lang w:val="en-US"/>
              </w:rPr>
              <w:br/>
            </w:r>
            <w:r>
              <w:rPr>
                <w:noProof/>
              </w:rPr>
              <w:drawing>
                <wp:inline distT="0" distB="0" distL="0" distR="0" wp14:anchorId="1F97F017" wp14:editId="14DA195A">
                  <wp:extent cx="276225" cy="207010"/>
                  <wp:effectExtent l="0" t="0" r="9525" b="254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39036D32" w14:textId="401CBFFA" w:rsidR="00320B2A" w:rsidRPr="000D3CFB" w:rsidRDefault="00320B2A" w:rsidP="00320B2A">
            <w:pPr>
              <w:pStyle w:val="TAH"/>
              <w:rPr>
                <w:bCs/>
                <w:lang w:val="en-US"/>
              </w:rPr>
            </w:pPr>
            <w:r w:rsidRPr="000D3CFB">
              <w:rPr>
                <w:bCs/>
                <w:lang w:val="en-US"/>
              </w:rPr>
              <w:t>Modulation Order</w:t>
            </w:r>
            <w:r w:rsidRPr="000D3CFB">
              <w:rPr>
                <w:bCs/>
                <w:lang w:val="en-US"/>
              </w:rPr>
              <w:br/>
            </w:r>
            <w:r>
              <w:rPr>
                <w:bCs/>
                <w:noProof/>
                <w:lang w:val="pt-BR"/>
              </w:rPr>
              <w:drawing>
                <wp:inline distT="0" distB="0" distL="0" distR="0" wp14:anchorId="22E26352" wp14:editId="1E4B0C1F">
                  <wp:extent cx="198120" cy="189865"/>
                  <wp:effectExtent l="0" t="0" r="0" b="63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380F57F" w14:textId="4AC19819" w:rsidR="00320B2A" w:rsidRPr="000D3CFB" w:rsidRDefault="00320B2A" w:rsidP="00320B2A">
            <w:pPr>
              <w:pStyle w:val="TAH"/>
              <w:rPr>
                <w:bCs/>
                <w:lang w:val="en-US"/>
              </w:rPr>
            </w:pPr>
            <w:r w:rsidRPr="000D3CFB">
              <w:rPr>
                <w:bCs/>
                <w:lang w:val="en-US"/>
              </w:rPr>
              <w:t>Modulation Order</w:t>
            </w:r>
            <w:r w:rsidRPr="000D3CFB">
              <w:rPr>
                <w:bCs/>
                <w:lang w:val="en-US"/>
              </w:rPr>
              <w:br/>
            </w:r>
            <w:r>
              <w:rPr>
                <w:bCs/>
                <w:noProof/>
                <w:position w:val="-12"/>
                <w:lang w:val="pt-BR"/>
              </w:rPr>
              <w:drawing>
                <wp:inline distT="0" distB="0" distL="0" distR="0" wp14:anchorId="620906C5" wp14:editId="61C12BFE">
                  <wp:extent cx="180975" cy="189865"/>
                  <wp:effectExtent l="0" t="0" r="9525" b="63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556FD47" w14:textId="07FF14E9" w:rsidR="00320B2A" w:rsidRPr="000D3CFB" w:rsidRDefault="00320B2A" w:rsidP="00320B2A">
            <w:pPr>
              <w:pStyle w:val="TAH"/>
              <w:rPr>
                <w:bCs/>
                <w:lang w:val="en-US"/>
              </w:rPr>
            </w:pPr>
            <w:r w:rsidRPr="000D3CFB">
              <w:rPr>
                <w:bCs/>
                <w:lang w:val="en-US"/>
              </w:rPr>
              <w:t>TBS Index</w:t>
            </w:r>
            <w:r w:rsidRPr="000D3CFB">
              <w:rPr>
                <w:bCs/>
                <w:lang w:val="en-US"/>
              </w:rPr>
              <w:br/>
            </w:r>
            <w:r>
              <w:rPr>
                <w:noProof/>
              </w:rPr>
              <w:drawing>
                <wp:inline distT="0" distB="0" distL="0" distR="0" wp14:anchorId="0F55A66F" wp14:editId="7A96D890">
                  <wp:extent cx="259080" cy="207010"/>
                  <wp:effectExtent l="0" t="0" r="7620" b="254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B2A" w:rsidRPr="000D3CFB" w14:paraId="3F15889E" w14:textId="77777777" w:rsidTr="00320B2A">
        <w:trPr>
          <w:cantSplit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9B084CA" w14:textId="77777777" w:rsidR="00320B2A" w:rsidRPr="000D3CFB" w:rsidRDefault="00320B2A" w:rsidP="00320B2A">
            <w:pPr>
              <w:pStyle w:val="TAC"/>
              <w:rPr>
                <w:b/>
                <w:lang w:val="en-US"/>
              </w:rPr>
            </w:pPr>
            <w:r w:rsidRPr="000D3CFB">
              <w:rPr>
                <w:b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3E2F1A7" w14:textId="77777777" w:rsidR="00320B2A" w:rsidRPr="000D3CFB" w:rsidRDefault="00320B2A" w:rsidP="00320B2A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645D7D51" w14:textId="77777777" w:rsidR="00320B2A" w:rsidRPr="000D3CFB" w:rsidRDefault="00320B2A" w:rsidP="00320B2A">
            <w:pPr>
              <w:pStyle w:val="TAC"/>
              <w:rPr>
                <w:lang w:val="en-US"/>
              </w:rPr>
            </w:pPr>
            <w:r w:rsidRPr="000D3CFB"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719D6AC2" w14:textId="77777777" w:rsidR="00320B2A" w:rsidRPr="000D3CFB" w:rsidRDefault="00320B2A" w:rsidP="00320B2A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0</w:t>
            </w:r>
          </w:p>
        </w:tc>
      </w:tr>
      <w:tr w:rsidR="00320B2A" w:rsidRPr="000D3CFB" w14:paraId="5EBBFCE4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826DDDB" w14:textId="77777777" w:rsidR="00320B2A" w:rsidRPr="000D3CFB" w:rsidRDefault="00320B2A" w:rsidP="00320B2A">
            <w:pPr>
              <w:pStyle w:val="TAC"/>
              <w:rPr>
                <w:b/>
                <w:lang w:val="en-US"/>
              </w:rPr>
            </w:pPr>
            <w:r w:rsidRPr="000D3CFB">
              <w:rPr>
                <w:b/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619E6D6" w14:textId="77777777" w:rsidR="00320B2A" w:rsidRPr="000D3CFB" w:rsidRDefault="00320B2A" w:rsidP="00320B2A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2</w:t>
            </w:r>
          </w:p>
        </w:tc>
        <w:tc>
          <w:tcPr>
            <w:tcW w:w="0" w:type="auto"/>
          </w:tcPr>
          <w:p w14:paraId="6AB97622" w14:textId="77777777" w:rsidR="00320B2A" w:rsidRPr="000D3CFB" w:rsidRDefault="00320B2A" w:rsidP="00320B2A">
            <w:pPr>
              <w:pStyle w:val="TAC"/>
              <w:rPr>
                <w:lang w:val="en-US"/>
              </w:rPr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14:paraId="67F5E0BF" w14:textId="77777777" w:rsidR="00320B2A" w:rsidRPr="000D3CFB" w:rsidRDefault="00320B2A" w:rsidP="00320B2A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</w:t>
            </w:r>
          </w:p>
        </w:tc>
      </w:tr>
      <w:tr w:rsidR="00320B2A" w:rsidRPr="000D3CFB" w14:paraId="70A1790E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CE19A2E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5E4D15F" w14:textId="77777777" w:rsidR="00320B2A" w:rsidRPr="000D3CFB" w:rsidRDefault="00320B2A" w:rsidP="00320B2A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</w:tcPr>
          <w:p w14:paraId="5640EA53" w14:textId="77777777" w:rsidR="00320B2A" w:rsidRPr="000D3CFB" w:rsidRDefault="00320B2A" w:rsidP="00320B2A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14:paraId="136A5091" w14:textId="77777777" w:rsidR="00320B2A" w:rsidRPr="000D3CFB" w:rsidRDefault="00320B2A" w:rsidP="00320B2A">
            <w:pPr>
              <w:pStyle w:val="TAC"/>
            </w:pPr>
            <w:r w:rsidRPr="000D3CFB">
              <w:t>2</w:t>
            </w:r>
          </w:p>
        </w:tc>
      </w:tr>
      <w:tr w:rsidR="00320B2A" w:rsidRPr="000D3CFB" w14:paraId="1AB9A7C5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DADF8A1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6284415" w14:textId="77777777" w:rsidR="00320B2A" w:rsidRPr="000D3CFB" w:rsidRDefault="00320B2A" w:rsidP="00320B2A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</w:tcPr>
          <w:p w14:paraId="21C89C64" w14:textId="77777777" w:rsidR="00320B2A" w:rsidRPr="000D3CFB" w:rsidRDefault="00320B2A" w:rsidP="00320B2A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14:paraId="28247C1A" w14:textId="77777777" w:rsidR="00320B2A" w:rsidRPr="000D3CFB" w:rsidRDefault="00320B2A" w:rsidP="00320B2A">
            <w:pPr>
              <w:pStyle w:val="TAC"/>
            </w:pPr>
            <w:r w:rsidRPr="000D3CFB">
              <w:t>3</w:t>
            </w:r>
          </w:p>
        </w:tc>
      </w:tr>
      <w:tr w:rsidR="00320B2A" w:rsidRPr="000D3CFB" w14:paraId="33ECE1EF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F65FE7E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6E0FE04" w14:textId="77777777" w:rsidR="00320B2A" w:rsidRPr="000D3CFB" w:rsidRDefault="00320B2A" w:rsidP="00320B2A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</w:tcPr>
          <w:p w14:paraId="607DBBEA" w14:textId="77777777" w:rsidR="00320B2A" w:rsidRPr="000D3CFB" w:rsidRDefault="00320B2A" w:rsidP="00320B2A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14:paraId="529EDF64" w14:textId="77777777" w:rsidR="00320B2A" w:rsidRPr="000D3CFB" w:rsidRDefault="00320B2A" w:rsidP="00320B2A">
            <w:pPr>
              <w:pStyle w:val="TAC"/>
            </w:pPr>
            <w:r w:rsidRPr="000D3CFB">
              <w:t>4</w:t>
            </w:r>
          </w:p>
        </w:tc>
      </w:tr>
      <w:tr w:rsidR="00320B2A" w:rsidRPr="000D3CFB" w14:paraId="7C1329DD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1A4692A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B6333D8" w14:textId="77777777" w:rsidR="00320B2A" w:rsidRPr="000D3CFB" w:rsidRDefault="00320B2A" w:rsidP="00320B2A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</w:tcPr>
          <w:p w14:paraId="67C8B929" w14:textId="77777777" w:rsidR="00320B2A" w:rsidRPr="000D3CFB" w:rsidRDefault="00320B2A" w:rsidP="00320B2A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14:paraId="1A7455FA" w14:textId="77777777" w:rsidR="00320B2A" w:rsidRPr="000D3CFB" w:rsidRDefault="00320B2A" w:rsidP="00320B2A">
            <w:pPr>
              <w:pStyle w:val="TAC"/>
            </w:pPr>
            <w:r w:rsidRPr="000D3CFB">
              <w:t>5</w:t>
            </w:r>
          </w:p>
        </w:tc>
      </w:tr>
      <w:tr w:rsidR="00320B2A" w:rsidRPr="000D3CFB" w14:paraId="1A8A3C57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639FF85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A0C4B15" w14:textId="77777777" w:rsidR="00320B2A" w:rsidRPr="000D3CFB" w:rsidRDefault="00320B2A" w:rsidP="00320B2A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</w:tcPr>
          <w:p w14:paraId="44A9668E" w14:textId="77777777" w:rsidR="00320B2A" w:rsidRPr="000D3CFB" w:rsidRDefault="00320B2A" w:rsidP="00320B2A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14:paraId="31D02E3A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</w:tr>
      <w:tr w:rsidR="00320B2A" w:rsidRPr="000D3CFB" w14:paraId="7E08174A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39A435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25D4D7B" w14:textId="77777777" w:rsidR="00320B2A" w:rsidRPr="000D3CFB" w:rsidRDefault="00320B2A" w:rsidP="00320B2A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</w:tcPr>
          <w:p w14:paraId="00726BC9" w14:textId="77777777" w:rsidR="00320B2A" w:rsidRPr="000D3CFB" w:rsidRDefault="00320B2A" w:rsidP="00320B2A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14:paraId="409DBA7D" w14:textId="77777777" w:rsidR="00320B2A" w:rsidRPr="000D3CFB" w:rsidRDefault="00320B2A" w:rsidP="00320B2A">
            <w:pPr>
              <w:pStyle w:val="TAC"/>
            </w:pPr>
            <w:r w:rsidRPr="000D3CFB">
              <w:t>7</w:t>
            </w:r>
          </w:p>
        </w:tc>
      </w:tr>
      <w:tr w:rsidR="00320B2A" w:rsidRPr="000D3CFB" w14:paraId="34DEF80C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7725AEF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9174FC7" w14:textId="77777777" w:rsidR="00320B2A" w:rsidRPr="000D3CFB" w:rsidRDefault="00320B2A" w:rsidP="00320B2A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</w:tcPr>
          <w:p w14:paraId="2E5C4DAD" w14:textId="77777777" w:rsidR="00320B2A" w:rsidRPr="000D3CFB" w:rsidRDefault="00320B2A" w:rsidP="00320B2A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14:paraId="261CAB29" w14:textId="77777777" w:rsidR="00320B2A" w:rsidRPr="000D3CFB" w:rsidRDefault="00320B2A" w:rsidP="00320B2A">
            <w:pPr>
              <w:pStyle w:val="TAC"/>
            </w:pPr>
            <w:r w:rsidRPr="000D3CFB">
              <w:t>8</w:t>
            </w:r>
          </w:p>
        </w:tc>
      </w:tr>
      <w:tr w:rsidR="00320B2A" w:rsidRPr="000D3CFB" w14:paraId="5A9B161C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8DEA804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0E0A27B" w14:textId="77777777" w:rsidR="00320B2A" w:rsidRPr="000D3CFB" w:rsidRDefault="00320B2A" w:rsidP="00320B2A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</w:tcPr>
          <w:p w14:paraId="04C61A49" w14:textId="77777777" w:rsidR="00320B2A" w:rsidRPr="000D3CFB" w:rsidRDefault="00320B2A" w:rsidP="00320B2A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14:paraId="3EEB0E94" w14:textId="77777777" w:rsidR="00320B2A" w:rsidRPr="000D3CFB" w:rsidRDefault="00320B2A" w:rsidP="00320B2A">
            <w:pPr>
              <w:pStyle w:val="TAC"/>
            </w:pPr>
            <w:r w:rsidRPr="000D3CFB">
              <w:t>9</w:t>
            </w:r>
          </w:p>
        </w:tc>
      </w:tr>
      <w:tr w:rsidR="00320B2A" w:rsidRPr="000D3CFB" w14:paraId="5B1C0EDB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AAC21EB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89DDD83" w14:textId="77777777" w:rsidR="00320B2A" w:rsidRPr="000D3CFB" w:rsidRDefault="00320B2A" w:rsidP="00320B2A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</w:tcPr>
          <w:p w14:paraId="2B47935A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73ECB657" w14:textId="77777777" w:rsidR="00320B2A" w:rsidRPr="000D3CFB" w:rsidRDefault="00320B2A" w:rsidP="00320B2A">
            <w:pPr>
              <w:pStyle w:val="TAC"/>
            </w:pPr>
            <w:r w:rsidRPr="000D3CFB">
              <w:t>9</w:t>
            </w:r>
          </w:p>
        </w:tc>
      </w:tr>
      <w:tr w:rsidR="00320B2A" w:rsidRPr="000D3CFB" w14:paraId="619A5A67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E72CD16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532A38C" w14:textId="77777777" w:rsidR="00320B2A" w:rsidRPr="000D3CFB" w:rsidRDefault="00320B2A" w:rsidP="00320B2A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</w:tcPr>
          <w:p w14:paraId="32B93AE8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0715924D" w14:textId="77777777" w:rsidR="00320B2A" w:rsidRPr="000D3CFB" w:rsidRDefault="00320B2A" w:rsidP="00320B2A">
            <w:pPr>
              <w:pStyle w:val="TAC"/>
            </w:pPr>
            <w:r w:rsidRPr="000D3CFB">
              <w:t>10</w:t>
            </w:r>
          </w:p>
        </w:tc>
      </w:tr>
      <w:tr w:rsidR="00320B2A" w:rsidRPr="000D3CFB" w14:paraId="326F8195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98B17BA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81A3381" w14:textId="77777777" w:rsidR="00320B2A" w:rsidRPr="000D3CFB" w:rsidRDefault="00320B2A" w:rsidP="00320B2A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</w:tcPr>
          <w:p w14:paraId="5036BC4C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5EE280AE" w14:textId="77777777" w:rsidR="00320B2A" w:rsidRPr="000D3CFB" w:rsidRDefault="00320B2A" w:rsidP="00320B2A">
            <w:pPr>
              <w:pStyle w:val="TAC"/>
            </w:pPr>
            <w:r w:rsidRPr="000D3CFB">
              <w:t>11</w:t>
            </w:r>
          </w:p>
        </w:tc>
      </w:tr>
      <w:tr w:rsidR="00320B2A" w:rsidRPr="000D3CFB" w14:paraId="3A297C4C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ACAF9F5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7E41B1F" w14:textId="77777777" w:rsidR="00320B2A" w:rsidRPr="000D3CFB" w:rsidRDefault="00320B2A" w:rsidP="00320B2A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</w:tcPr>
          <w:p w14:paraId="64F15C7C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1A75F44A" w14:textId="77777777" w:rsidR="00320B2A" w:rsidRPr="000D3CFB" w:rsidRDefault="00320B2A" w:rsidP="00320B2A">
            <w:pPr>
              <w:pStyle w:val="TAC"/>
            </w:pPr>
            <w:r w:rsidRPr="000D3CFB">
              <w:t>12</w:t>
            </w:r>
          </w:p>
        </w:tc>
      </w:tr>
      <w:tr w:rsidR="00320B2A" w:rsidRPr="000D3CFB" w14:paraId="1B974CC8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492390A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14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8A30EC5" w14:textId="77777777" w:rsidR="00320B2A" w:rsidRPr="000D3CFB" w:rsidRDefault="00320B2A" w:rsidP="00320B2A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</w:tcPr>
          <w:p w14:paraId="027A891E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31EAE671" w14:textId="77777777" w:rsidR="00320B2A" w:rsidRPr="000D3CFB" w:rsidRDefault="00320B2A" w:rsidP="00320B2A">
            <w:pPr>
              <w:pStyle w:val="TAC"/>
            </w:pPr>
            <w:r w:rsidRPr="000D3CFB">
              <w:t>13</w:t>
            </w:r>
          </w:p>
        </w:tc>
      </w:tr>
      <w:tr w:rsidR="00320B2A" w:rsidRPr="000D3CFB" w14:paraId="4433D412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66942F7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15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F3ABAF2" w14:textId="77777777" w:rsidR="00320B2A" w:rsidRPr="000D3CFB" w:rsidRDefault="00320B2A" w:rsidP="00320B2A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</w:tcPr>
          <w:p w14:paraId="6B22BF1C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2F0A9646" w14:textId="77777777" w:rsidR="00320B2A" w:rsidRPr="000D3CFB" w:rsidRDefault="00320B2A" w:rsidP="00320B2A">
            <w:pPr>
              <w:pStyle w:val="TAC"/>
            </w:pPr>
            <w:r w:rsidRPr="000D3CFB">
              <w:t>14</w:t>
            </w:r>
          </w:p>
        </w:tc>
      </w:tr>
      <w:tr w:rsidR="00320B2A" w:rsidRPr="000D3CFB" w14:paraId="0578E376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35B8BCF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16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A0F52CD" w14:textId="77777777" w:rsidR="00320B2A" w:rsidRPr="000D3CFB" w:rsidRDefault="00320B2A" w:rsidP="00320B2A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</w:tcPr>
          <w:p w14:paraId="78E84AB3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0286B921" w14:textId="77777777" w:rsidR="00320B2A" w:rsidRPr="000D3CFB" w:rsidRDefault="00320B2A" w:rsidP="00320B2A">
            <w:pPr>
              <w:pStyle w:val="TAC"/>
            </w:pPr>
            <w:r w:rsidRPr="000D3CFB">
              <w:t>15</w:t>
            </w:r>
          </w:p>
        </w:tc>
      </w:tr>
      <w:tr w:rsidR="00320B2A" w:rsidRPr="000D3CFB" w14:paraId="7699F626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9BAC964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17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DCCA92E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</w:tcPr>
          <w:p w14:paraId="0F832C93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3651AE56" w14:textId="77777777" w:rsidR="00320B2A" w:rsidRPr="000D3CFB" w:rsidRDefault="00320B2A" w:rsidP="00320B2A">
            <w:pPr>
              <w:pStyle w:val="TAC"/>
            </w:pPr>
            <w:r w:rsidRPr="000D3CFB">
              <w:t>15</w:t>
            </w:r>
          </w:p>
        </w:tc>
      </w:tr>
      <w:tr w:rsidR="00320B2A" w:rsidRPr="000D3CFB" w14:paraId="615872D0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B851900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18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C1CDEF5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</w:tcPr>
          <w:p w14:paraId="4AA21B32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47FA1DDD" w14:textId="77777777" w:rsidR="00320B2A" w:rsidRPr="000D3CFB" w:rsidRDefault="00320B2A" w:rsidP="00320B2A">
            <w:pPr>
              <w:pStyle w:val="TAC"/>
            </w:pPr>
            <w:r w:rsidRPr="000D3CFB">
              <w:t>16</w:t>
            </w:r>
          </w:p>
        </w:tc>
      </w:tr>
      <w:tr w:rsidR="00320B2A" w:rsidRPr="000D3CFB" w14:paraId="5A931480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9397300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19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BFD8DE2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</w:tcPr>
          <w:p w14:paraId="5938EA7F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7788EA57" w14:textId="77777777" w:rsidR="00320B2A" w:rsidRPr="000D3CFB" w:rsidRDefault="00320B2A" w:rsidP="00320B2A">
            <w:pPr>
              <w:pStyle w:val="TAC"/>
            </w:pPr>
            <w:r w:rsidRPr="000D3CFB">
              <w:t>17</w:t>
            </w:r>
          </w:p>
        </w:tc>
      </w:tr>
      <w:tr w:rsidR="00320B2A" w:rsidRPr="000D3CFB" w14:paraId="1ED31029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78646F1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20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55C8096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</w:tcPr>
          <w:p w14:paraId="58BDF00E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09AF22B4" w14:textId="77777777" w:rsidR="00320B2A" w:rsidRPr="000D3CFB" w:rsidRDefault="00320B2A" w:rsidP="00320B2A">
            <w:pPr>
              <w:pStyle w:val="TAC"/>
            </w:pPr>
            <w:r w:rsidRPr="000D3CFB">
              <w:t>18</w:t>
            </w:r>
          </w:p>
        </w:tc>
      </w:tr>
      <w:tr w:rsidR="00320B2A" w:rsidRPr="000D3CFB" w14:paraId="7A30C100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21FB449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21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554219F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</w:tcPr>
          <w:p w14:paraId="779AA713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03088DB3" w14:textId="77777777" w:rsidR="00320B2A" w:rsidRPr="000D3CFB" w:rsidRDefault="00320B2A" w:rsidP="00320B2A">
            <w:pPr>
              <w:pStyle w:val="TAC"/>
            </w:pPr>
            <w:r w:rsidRPr="000D3CFB">
              <w:t>19</w:t>
            </w:r>
          </w:p>
        </w:tc>
      </w:tr>
      <w:tr w:rsidR="00320B2A" w:rsidRPr="000D3CFB" w14:paraId="539BB416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B6906F4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22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73C830D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</w:tcPr>
          <w:p w14:paraId="777C5D57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7915C7B7" w14:textId="77777777" w:rsidR="00320B2A" w:rsidRPr="000D3CFB" w:rsidRDefault="00320B2A" w:rsidP="00320B2A">
            <w:pPr>
              <w:pStyle w:val="TAC"/>
            </w:pPr>
            <w:r w:rsidRPr="000D3CFB">
              <w:t>20</w:t>
            </w:r>
          </w:p>
        </w:tc>
      </w:tr>
      <w:tr w:rsidR="00320B2A" w:rsidRPr="000D3CFB" w14:paraId="5ACFD1E0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7588C88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23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B13FD65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</w:tcPr>
          <w:p w14:paraId="08ECEA2E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03E09C10" w14:textId="77777777" w:rsidR="00320B2A" w:rsidRPr="000D3CFB" w:rsidRDefault="00320B2A" w:rsidP="00320B2A">
            <w:pPr>
              <w:pStyle w:val="TAC"/>
            </w:pPr>
            <w:r w:rsidRPr="000D3CFB">
              <w:t>21</w:t>
            </w:r>
          </w:p>
        </w:tc>
      </w:tr>
      <w:tr w:rsidR="00320B2A" w:rsidRPr="000D3CFB" w14:paraId="584644AF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1B363D3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24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A09939C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</w:tcPr>
          <w:p w14:paraId="2C708830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74255BF9" w14:textId="77777777" w:rsidR="00320B2A" w:rsidRPr="000D3CFB" w:rsidRDefault="00320B2A" w:rsidP="00320B2A">
            <w:pPr>
              <w:pStyle w:val="TAC"/>
            </w:pPr>
            <w:r w:rsidRPr="000D3CFB">
              <w:t>22</w:t>
            </w:r>
          </w:p>
        </w:tc>
      </w:tr>
      <w:tr w:rsidR="00320B2A" w:rsidRPr="000D3CFB" w14:paraId="69736183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AC5D6B4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25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2CA64CC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</w:tcPr>
          <w:p w14:paraId="1989C2CC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5502DA09" w14:textId="77777777" w:rsidR="00320B2A" w:rsidRPr="000D3CFB" w:rsidRDefault="00320B2A" w:rsidP="00320B2A">
            <w:pPr>
              <w:pStyle w:val="TAC"/>
            </w:pPr>
            <w:r w:rsidRPr="000D3CFB">
              <w:t>23</w:t>
            </w:r>
          </w:p>
        </w:tc>
      </w:tr>
      <w:tr w:rsidR="00320B2A" w:rsidRPr="000D3CFB" w14:paraId="7D4C946A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A70BB0E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26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1C4C11C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</w:tcPr>
          <w:p w14:paraId="14310B6B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388FBCD9" w14:textId="77777777" w:rsidR="00320B2A" w:rsidRPr="000D3CFB" w:rsidRDefault="00320B2A" w:rsidP="00320B2A">
            <w:pPr>
              <w:pStyle w:val="TAC"/>
            </w:pPr>
            <w:r w:rsidRPr="000D3CFB">
              <w:t>24</w:t>
            </w:r>
          </w:p>
        </w:tc>
      </w:tr>
      <w:tr w:rsidR="00320B2A" w:rsidRPr="000D3CFB" w14:paraId="4A83611F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DE6A090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27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3AAB079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</w:tcPr>
          <w:p w14:paraId="1640C4B0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4DC6464A" w14:textId="77777777" w:rsidR="00320B2A" w:rsidRPr="000D3CFB" w:rsidRDefault="00320B2A" w:rsidP="00320B2A">
            <w:pPr>
              <w:pStyle w:val="TAC"/>
            </w:pPr>
            <w:r w:rsidRPr="000D3CFB">
              <w:t>25</w:t>
            </w:r>
          </w:p>
        </w:tc>
      </w:tr>
      <w:tr w:rsidR="00320B2A" w:rsidRPr="000D3CFB" w14:paraId="3A10DF48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D31ACBE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28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5BCBDA1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</w:tcPr>
          <w:p w14:paraId="14C3A3B4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306BFE8B" w14:textId="77777777" w:rsidR="00320B2A" w:rsidRPr="000D3CFB" w:rsidRDefault="00320B2A" w:rsidP="00320B2A">
            <w:pPr>
              <w:pStyle w:val="TAC"/>
            </w:pPr>
            <w:r w:rsidRPr="000D3CFB">
              <w:t>26</w:t>
            </w:r>
            <w:r w:rsidRPr="000D3CFB">
              <w:rPr>
                <w:rFonts w:hint="eastAsia"/>
                <w:lang w:eastAsia="zh-CN"/>
              </w:rPr>
              <w:t>/26A</w:t>
            </w:r>
          </w:p>
        </w:tc>
      </w:tr>
      <w:tr w:rsidR="00320B2A" w:rsidRPr="000D3CFB" w14:paraId="02B1DFEB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4529D41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29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067A71F" w14:textId="77777777" w:rsidR="00320B2A" w:rsidRPr="000D3CFB" w:rsidRDefault="00320B2A" w:rsidP="00320B2A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14:paraId="0383284E" w14:textId="77777777" w:rsidR="00320B2A" w:rsidRPr="000D3CFB" w:rsidRDefault="00320B2A" w:rsidP="00320B2A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Merge w:val="restart"/>
            <w:vAlign w:val="center"/>
          </w:tcPr>
          <w:p w14:paraId="59ADFC38" w14:textId="77777777" w:rsidR="00320B2A" w:rsidRPr="000D3CFB" w:rsidRDefault="00320B2A" w:rsidP="00320B2A">
            <w:pPr>
              <w:pStyle w:val="TAC"/>
            </w:pPr>
            <w:r w:rsidRPr="000D3CFB">
              <w:t>reserved</w:t>
            </w:r>
          </w:p>
        </w:tc>
      </w:tr>
      <w:tr w:rsidR="00320B2A" w:rsidRPr="000D3CFB" w14:paraId="09A96DD2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CE7D93D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30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585F312" w14:textId="77777777" w:rsidR="00320B2A" w:rsidRPr="000D3CFB" w:rsidRDefault="00320B2A" w:rsidP="00320B2A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14:paraId="5ECAD852" w14:textId="77777777" w:rsidR="00320B2A" w:rsidRPr="000D3CFB" w:rsidRDefault="00320B2A" w:rsidP="00320B2A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Merge/>
            <w:vAlign w:val="center"/>
          </w:tcPr>
          <w:p w14:paraId="26D9B960" w14:textId="77777777" w:rsidR="00320B2A" w:rsidRPr="000D3CFB" w:rsidRDefault="00320B2A" w:rsidP="00320B2A">
            <w:pPr>
              <w:pStyle w:val="TAC"/>
            </w:pPr>
          </w:p>
        </w:tc>
      </w:tr>
      <w:tr w:rsidR="00320B2A" w:rsidRPr="000D3CFB" w14:paraId="4B59084A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E6D1E1" w14:textId="77777777" w:rsidR="00320B2A" w:rsidRPr="000D3CFB" w:rsidRDefault="00320B2A" w:rsidP="00320B2A">
            <w:pPr>
              <w:pStyle w:val="TAC"/>
              <w:rPr>
                <w:b/>
              </w:rPr>
            </w:pPr>
            <w:r w:rsidRPr="000D3CFB">
              <w:rPr>
                <w:b/>
              </w:rPr>
              <w:t>31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90E6E3F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09A821A2" w14:textId="77777777" w:rsidR="00320B2A" w:rsidRPr="000D3CFB" w:rsidRDefault="00320B2A" w:rsidP="00320B2A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Merge/>
            <w:vAlign w:val="center"/>
          </w:tcPr>
          <w:p w14:paraId="121F06EA" w14:textId="77777777" w:rsidR="00320B2A" w:rsidRPr="000D3CFB" w:rsidRDefault="00320B2A" w:rsidP="00320B2A">
            <w:pPr>
              <w:pStyle w:val="TAC"/>
            </w:pPr>
          </w:p>
        </w:tc>
      </w:tr>
    </w:tbl>
    <w:p w14:paraId="319FCB16" w14:textId="77777777" w:rsidR="00320B2A" w:rsidRPr="000D3CFB" w:rsidRDefault="00320B2A" w:rsidP="00320B2A"/>
    <w:p w14:paraId="5A3EDA6A" w14:textId="77777777" w:rsidR="00320B2A" w:rsidRPr="000D3CFB" w:rsidRDefault="00320B2A" w:rsidP="00320B2A">
      <w:pPr>
        <w:pStyle w:val="TH"/>
      </w:pPr>
      <w:r w:rsidRPr="000D3CFB">
        <w:lastRenderedPageBreak/>
        <w:t xml:space="preserve">Table 7.1.7.1-1A. Modulation and TBS index table </w:t>
      </w:r>
      <w:r w:rsidRPr="000D3CFB">
        <w:rPr>
          <w:lang w:val="en-US"/>
        </w:rPr>
        <w:t xml:space="preserve">2 </w:t>
      </w:r>
      <w:r w:rsidRPr="000D3CFB">
        <w:t>for PDSCH</w:t>
      </w:r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1716"/>
        <w:gridCol w:w="1157"/>
      </w:tblGrid>
      <w:tr w:rsidR="00320B2A" w:rsidRPr="000D3CFB" w14:paraId="67E1E633" w14:textId="77777777" w:rsidTr="00320B2A">
        <w:trPr>
          <w:cantSplit/>
          <w:tblHeader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384E0307" w14:textId="469D6B8C" w:rsidR="00320B2A" w:rsidRPr="000D3CFB" w:rsidRDefault="00320B2A" w:rsidP="00320B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0D3CFB">
              <w:rPr>
                <w:rFonts w:ascii="Arial" w:hAnsi="Arial"/>
                <w:b/>
                <w:bCs/>
                <w:sz w:val="18"/>
                <w:lang w:val="en-US"/>
              </w:rPr>
              <w:t>MCS Index</w:t>
            </w:r>
            <w:r w:rsidRPr="000D3CFB">
              <w:rPr>
                <w:rFonts w:ascii="Arial" w:hAnsi="Arial"/>
                <w:b/>
                <w:bCs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noProof/>
                <w:position w:val="-10"/>
                <w:sz w:val="18"/>
              </w:rPr>
              <w:drawing>
                <wp:inline distT="0" distB="0" distL="0" distR="0" wp14:anchorId="63DEB542" wp14:editId="2929E0AF">
                  <wp:extent cx="276225" cy="207010"/>
                  <wp:effectExtent l="0" t="0" r="9525" b="254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23D6FA50" w14:textId="5A1D3317" w:rsidR="00320B2A" w:rsidRPr="000D3CFB" w:rsidRDefault="00320B2A" w:rsidP="00320B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0D3CFB">
              <w:rPr>
                <w:rFonts w:ascii="Arial" w:hAnsi="Arial"/>
                <w:b/>
                <w:bCs/>
                <w:sz w:val="18"/>
                <w:lang w:val="en-US"/>
              </w:rPr>
              <w:t>Modulation Order</w:t>
            </w:r>
            <w:r w:rsidRPr="000D3CFB">
              <w:rPr>
                <w:rFonts w:ascii="Arial" w:hAnsi="Arial"/>
                <w:b/>
                <w:bCs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bCs/>
                <w:noProof/>
                <w:position w:val="-10"/>
                <w:sz w:val="18"/>
                <w:lang w:val="pt-BR"/>
              </w:rPr>
              <w:drawing>
                <wp:inline distT="0" distB="0" distL="0" distR="0" wp14:anchorId="71DC8302" wp14:editId="01133D24">
                  <wp:extent cx="198120" cy="189865"/>
                  <wp:effectExtent l="0" t="0" r="0" b="63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94D8F94" w14:textId="475AE549" w:rsidR="00320B2A" w:rsidRPr="000D3CFB" w:rsidRDefault="00320B2A" w:rsidP="00320B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0D3CFB">
              <w:rPr>
                <w:rFonts w:ascii="Arial" w:hAnsi="Arial"/>
                <w:b/>
                <w:bCs/>
                <w:sz w:val="18"/>
                <w:lang w:val="en-US"/>
              </w:rPr>
              <w:t>Modulation Order</w:t>
            </w:r>
            <w:r w:rsidRPr="000D3CFB">
              <w:rPr>
                <w:rFonts w:ascii="Arial" w:hAnsi="Arial"/>
                <w:b/>
                <w:bCs/>
                <w:sz w:val="18"/>
                <w:lang w:val="en-US"/>
              </w:rPr>
              <w:br/>
            </w:r>
            <w:r>
              <w:rPr>
                <w:bCs/>
                <w:noProof/>
                <w:position w:val="-12"/>
                <w:lang w:val="pt-BR"/>
              </w:rPr>
              <w:drawing>
                <wp:inline distT="0" distB="0" distL="0" distR="0" wp14:anchorId="339AE25B" wp14:editId="7BAD6DD1">
                  <wp:extent cx="180975" cy="189865"/>
                  <wp:effectExtent l="0" t="0" r="9525" b="63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F89E34C" w14:textId="04FAF568" w:rsidR="00320B2A" w:rsidRPr="000D3CFB" w:rsidRDefault="00320B2A" w:rsidP="00320B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0D3CFB">
              <w:rPr>
                <w:rFonts w:ascii="Arial" w:hAnsi="Arial"/>
                <w:b/>
                <w:bCs/>
                <w:sz w:val="18"/>
                <w:lang w:val="en-US"/>
              </w:rPr>
              <w:t>TBS Index</w:t>
            </w:r>
            <w:r w:rsidRPr="000D3CFB">
              <w:rPr>
                <w:rFonts w:ascii="Arial" w:hAnsi="Arial"/>
                <w:b/>
                <w:bCs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noProof/>
                <w:position w:val="-10"/>
                <w:sz w:val="18"/>
              </w:rPr>
              <w:drawing>
                <wp:inline distT="0" distB="0" distL="0" distR="0" wp14:anchorId="57EA95FF" wp14:editId="704793B8">
                  <wp:extent cx="259080" cy="207010"/>
                  <wp:effectExtent l="0" t="0" r="762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B2A" w:rsidRPr="000D3CFB" w14:paraId="72DFB895" w14:textId="77777777" w:rsidTr="00320B2A">
        <w:trPr>
          <w:cantSplit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0491BA6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FB6A96F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4D8F0A60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038DD2E1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0 </w:t>
            </w:r>
          </w:p>
        </w:tc>
      </w:tr>
      <w:tr w:rsidR="00320B2A" w:rsidRPr="000D3CFB" w14:paraId="5F332FEA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BB92AD6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9AD0D36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</w:tcPr>
          <w:p w14:paraId="5EE0B6AB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14:paraId="6DCCA718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</w:tr>
      <w:tr w:rsidR="00320B2A" w:rsidRPr="000D3CFB" w14:paraId="39735E78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9C208F0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3DDAC5D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</w:tcPr>
          <w:p w14:paraId="5A2A4912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14:paraId="234216DA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</w:tr>
      <w:tr w:rsidR="00320B2A" w:rsidRPr="000D3CFB" w14:paraId="37B555FF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9FC010E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3C1394B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</w:tcPr>
          <w:p w14:paraId="56BFEFD3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14:paraId="1C605BFA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</w:tr>
      <w:tr w:rsidR="00320B2A" w:rsidRPr="000D3CFB" w14:paraId="14DBE989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2B0D8C0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57811A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</w:tcPr>
          <w:p w14:paraId="3A4AB7BF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14:paraId="5F77E012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</w:tr>
      <w:tr w:rsidR="00320B2A" w:rsidRPr="000D3CFB" w14:paraId="3A52D82D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39ADBD3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6F00A30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14:paraId="71C3B9C9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7CBB5904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10 </w:t>
            </w:r>
          </w:p>
        </w:tc>
      </w:tr>
      <w:tr w:rsidR="00320B2A" w:rsidRPr="000D3CFB" w14:paraId="506395D8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73C1B94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7FABF73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14:paraId="698F91F1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43DEAB6F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11 </w:t>
            </w:r>
          </w:p>
        </w:tc>
      </w:tr>
      <w:tr w:rsidR="00320B2A" w:rsidRPr="000D3CFB" w14:paraId="7BB7C466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778551D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E66049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14:paraId="2ACBD507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68B826D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12 </w:t>
            </w:r>
          </w:p>
        </w:tc>
      </w:tr>
      <w:tr w:rsidR="00320B2A" w:rsidRPr="000D3CFB" w14:paraId="27DA2DFC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3F66E45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FF13897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14:paraId="5414C56E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3BE6FF3A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13 </w:t>
            </w:r>
          </w:p>
        </w:tc>
      </w:tr>
      <w:tr w:rsidR="00320B2A" w:rsidRPr="000D3CFB" w14:paraId="7E638844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822F52F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02507B4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14:paraId="57A57981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0233201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14 </w:t>
            </w:r>
          </w:p>
        </w:tc>
      </w:tr>
      <w:tr w:rsidR="00320B2A" w:rsidRPr="000D3CFB" w14:paraId="4CF7EBBC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B6F9E74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41E9B64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14:paraId="753BF73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1888A393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15 </w:t>
            </w:r>
          </w:p>
        </w:tc>
      </w:tr>
      <w:tr w:rsidR="00320B2A" w:rsidRPr="000D3CFB" w14:paraId="0BB4AFFB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E1B6103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B65A880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14:paraId="65FE0C5E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5E2D5221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16 </w:t>
            </w:r>
          </w:p>
        </w:tc>
      </w:tr>
      <w:tr w:rsidR="00320B2A" w:rsidRPr="000D3CFB" w14:paraId="2F13909F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DCFEA8E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C66102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14:paraId="12871F82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64D0888E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17 </w:t>
            </w:r>
          </w:p>
        </w:tc>
      </w:tr>
      <w:tr w:rsidR="00320B2A" w:rsidRPr="000D3CFB" w14:paraId="06CD51F0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C9FDFDB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C5BA1F6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14:paraId="22612632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04031F1D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18 </w:t>
            </w:r>
          </w:p>
        </w:tc>
      </w:tr>
      <w:tr w:rsidR="00320B2A" w:rsidRPr="000D3CFB" w14:paraId="6E128021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DCD12B9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F53EEF8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14:paraId="22035692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751CD489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19 </w:t>
            </w:r>
          </w:p>
        </w:tc>
      </w:tr>
      <w:tr w:rsidR="00320B2A" w:rsidRPr="000D3CFB" w14:paraId="1A6042E2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6CA75A3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00FCD9A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14:paraId="694F492F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21B791C7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</w:tr>
      <w:tr w:rsidR="00320B2A" w:rsidRPr="000D3CFB" w14:paraId="427BD245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9F2856E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7F5C90A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14:paraId="5B2E7D0B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217FE4DE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</w:tr>
      <w:tr w:rsidR="00320B2A" w:rsidRPr="000D3CFB" w14:paraId="6260DCF5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33E6EB2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D295D09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14:paraId="26E2E8DB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6A0BD114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22 </w:t>
            </w:r>
          </w:p>
        </w:tc>
      </w:tr>
      <w:tr w:rsidR="00320B2A" w:rsidRPr="000D3CFB" w14:paraId="459EE677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9098409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D1B2FBA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14:paraId="5702BFF8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1F8B7F49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23 </w:t>
            </w:r>
          </w:p>
        </w:tc>
      </w:tr>
      <w:tr w:rsidR="00320B2A" w:rsidRPr="000D3CFB" w14:paraId="21DBA1AD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BFC3FFD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72FC82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14:paraId="1F1EEBD2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004994B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24 </w:t>
            </w:r>
          </w:p>
        </w:tc>
      </w:tr>
      <w:tr w:rsidR="00320B2A" w:rsidRPr="000D3CFB" w14:paraId="2A0B4929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1D6383A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237CAC9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14:paraId="016B3FF7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0A81A107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25 </w:t>
            </w:r>
          </w:p>
        </w:tc>
      </w:tr>
      <w:tr w:rsidR="00320B2A" w:rsidRPr="000D3CFB" w14:paraId="1320989F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E02710B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0EB7653D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14:paraId="2CB393C4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003883B0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27 </w:t>
            </w:r>
          </w:p>
        </w:tc>
      </w:tr>
      <w:tr w:rsidR="00320B2A" w:rsidRPr="000D3CFB" w14:paraId="5FC3F744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48BC4E5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610D6D6F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14:paraId="5B2C26B2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47D55FAB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28 </w:t>
            </w:r>
          </w:p>
        </w:tc>
      </w:tr>
      <w:tr w:rsidR="00320B2A" w:rsidRPr="000D3CFB" w14:paraId="48B059BF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BF1C4DD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051A5856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14:paraId="5EBB8D11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5C1FBD5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29 </w:t>
            </w:r>
          </w:p>
        </w:tc>
      </w:tr>
      <w:tr w:rsidR="00320B2A" w:rsidRPr="000D3CFB" w14:paraId="6104CE31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06FE0B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4F0D58C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14:paraId="4E147568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01E8F4D2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30 </w:t>
            </w:r>
          </w:p>
        </w:tc>
      </w:tr>
      <w:tr w:rsidR="00320B2A" w:rsidRPr="000D3CFB" w14:paraId="36BCEEAC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0670699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B74C910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14:paraId="2A524E78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32991B66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31 </w:t>
            </w:r>
          </w:p>
        </w:tc>
      </w:tr>
      <w:tr w:rsidR="00320B2A" w:rsidRPr="000D3CFB" w14:paraId="3164D508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91D156E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3BCBC160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14:paraId="12C6645B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6004C0C9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32 </w:t>
            </w:r>
          </w:p>
        </w:tc>
      </w:tr>
      <w:tr w:rsidR="00320B2A" w:rsidRPr="000D3CFB" w14:paraId="6716ED80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44D70F9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29F3A480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14:paraId="02FA8424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5FAC110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>33</w:t>
            </w:r>
            <w:r w:rsidRPr="000D3CFB">
              <w:rPr>
                <w:rFonts w:ascii="Arial" w:hAnsi="Arial" w:cs="Arial" w:hint="eastAsia"/>
                <w:sz w:val="18"/>
                <w:szCs w:val="18"/>
                <w:lang w:eastAsia="zh-CN"/>
              </w:rPr>
              <w:t>/33A</w:t>
            </w:r>
            <w:r w:rsidRPr="000D3CFB">
              <w:rPr>
                <w:rFonts w:ascii="Arial" w:hAnsi="Arial" w:cs="Arial"/>
                <w:sz w:val="18"/>
                <w:szCs w:val="18"/>
                <w:lang w:eastAsia="zh-CN"/>
              </w:rPr>
              <w:t>/33B</w:t>
            </w:r>
            <w:r w:rsidRPr="000D3CF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320B2A" w:rsidRPr="000D3CFB" w14:paraId="3D881AEC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5A226CE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8B7AED6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Align w:val="center"/>
          </w:tcPr>
          <w:p w14:paraId="69BB2746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vAlign w:val="center"/>
          </w:tcPr>
          <w:p w14:paraId="4BDE98F9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59F5B8E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>reserved</w:t>
            </w:r>
          </w:p>
        </w:tc>
      </w:tr>
      <w:tr w:rsidR="00320B2A" w:rsidRPr="000D3CFB" w14:paraId="4471D3C4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97D9C63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b/>
              </w:rPr>
            </w:pPr>
            <w:r w:rsidRPr="000D3CFB">
              <w:rPr>
                <w:b/>
              </w:rPr>
              <w:t>29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2E554D6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 w:rsidRPr="000D3CFB">
              <w:t xml:space="preserve">4 </w:t>
            </w:r>
          </w:p>
        </w:tc>
        <w:tc>
          <w:tcPr>
            <w:tcW w:w="0" w:type="auto"/>
          </w:tcPr>
          <w:p w14:paraId="42F46B89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 w:rsidRPr="000D3CFB">
              <w:t xml:space="preserve">4 </w:t>
            </w:r>
          </w:p>
        </w:tc>
        <w:tc>
          <w:tcPr>
            <w:tcW w:w="0" w:type="auto"/>
            <w:vMerge/>
            <w:vAlign w:val="center"/>
          </w:tcPr>
          <w:p w14:paraId="35CE3FC9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</w:p>
        </w:tc>
      </w:tr>
      <w:tr w:rsidR="00320B2A" w:rsidRPr="000D3CFB" w14:paraId="189DD5C9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DD5E68F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b/>
              </w:rPr>
            </w:pPr>
            <w:r w:rsidRPr="000D3CFB">
              <w:rPr>
                <w:b/>
              </w:rPr>
              <w:t>30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1FAEC6A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 w:rsidRPr="000D3CFB">
              <w:t xml:space="preserve">6 </w:t>
            </w:r>
          </w:p>
        </w:tc>
        <w:tc>
          <w:tcPr>
            <w:tcW w:w="0" w:type="auto"/>
            <w:vAlign w:val="center"/>
          </w:tcPr>
          <w:p w14:paraId="424C9100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 w:rsidRPr="000D3CFB">
              <w:t xml:space="preserve">6 </w:t>
            </w:r>
          </w:p>
        </w:tc>
        <w:tc>
          <w:tcPr>
            <w:tcW w:w="0" w:type="auto"/>
            <w:vMerge/>
            <w:vAlign w:val="center"/>
          </w:tcPr>
          <w:p w14:paraId="0E637576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</w:p>
        </w:tc>
      </w:tr>
      <w:tr w:rsidR="00320B2A" w:rsidRPr="000D3CFB" w14:paraId="47FEBF68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A1F300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b/>
              </w:rPr>
            </w:pPr>
            <w:r w:rsidRPr="000D3CFB">
              <w:rPr>
                <w:b/>
              </w:rPr>
              <w:t>31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98326C3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 w:rsidRPr="000D3CFB">
              <w:t xml:space="preserve">8 </w:t>
            </w:r>
          </w:p>
        </w:tc>
        <w:tc>
          <w:tcPr>
            <w:tcW w:w="0" w:type="auto"/>
            <w:vAlign w:val="center"/>
          </w:tcPr>
          <w:p w14:paraId="5772B79E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 w:rsidRPr="000D3CFB">
              <w:t xml:space="preserve">8 </w:t>
            </w:r>
          </w:p>
        </w:tc>
        <w:tc>
          <w:tcPr>
            <w:tcW w:w="0" w:type="auto"/>
            <w:vMerge/>
            <w:vAlign w:val="center"/>
          </w:tcPr>
          <w:p w14:paraId="66FB0BC0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</w:p>
        </w:tc>
      </w:tr>
    </w:tbl>
    <w:p w14:paraId="1301DFE3" w14:textId="77777777" w:rsidR="00320B2A" w:rsidRDefault="00320B2A" w:rsidP="00320B2A">
      <w:pPr>
        <w:pStyle w:val="TH"/>
      </w:pPr>
    </w:p>
    <w:p w14:paraId="49F6B88B" w14:textId="77777777" w:rsidR="00320B2A" w:rsidRPr="000D3CFB" w:rsidRDefault="00320B2A" w:rsidP="00320B2A">
      <w:pPr>
        <w:pStyle w:val="TH"/>
      </w:pPr>
      <w:r w:rsidRPr="000D3CFB">
        <w:t>Table 7.1.7.1-1</w:t>
      </w:r>
      <w:r>
        <w:t>B</w:t>
      </w:r>
      <w:r w:rsidRPr="000D3CFB">
        <w:t xml:space="preserve">. Modulation and TBS index table </w:t>
      </w:r>
      <w:r>
        <w:rPr>
          <w:lang w:val="en-US"/>
        </w:rPr>
        <w:t>3</w:t>
      </w:r>
      <w:r w:rsidRPr="000D3CFB">
        <w:rPr>
          <w:lang w:val="en-US"/>
        </w:rPr>
        <w:t xml:space="preserve"> </w:t>
      </w:r>
      <w:r w:rsidRPr="000D3CFB">
        <w:t>for PDSCH</w:t>
      </w:r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1716"/>
        <w:gridCol w:w="1157"/>
      </w:tblGrid>
      <w:tr w:rsidR="00320B2A" w:rsidRPr="000D3CFB" w14:paraId="3C15A51D" w14:textId="77777777" w:rsidTr="00320B2A">
        <w:trPr>
          <w:cantSplit/>
          <w:tblHeader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912855D" w14:textId="77777777" w:rsidR="00320B2A" w:rsidRPr="000D3CFB" w:rsidRDefault="00320B2A" w:rsidP="00320B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0D3CFB">
              <w:rPr>
                <w:rFonts w:ascii="Arial" w:hAnsi="Arial"/>
                <w:b/>
                <w:bCs/>
                <w:sz w:val="18"/>
                <w:lang w:val="en-US"/>
              </w:rPr>
              <w:t>MCS Index</w:t>
            </w:r>
            <w:r w:rsidRPr="000D3CFB">
              <w:rPr>
                <w:rFonts w:ascii="Arial" w:hAnsi="Arial"/>
                <w:b/>
                <w:bCs/>
                <w:sz w:val="18"/>
                <w:lang w:val="en-US"/>
              </w:rPr>
              <w:br/>
            </w:r>
            <w:r w:rsidRPr="000D3CFB">
              <w:rPr>
                <w:rFonts w:ascii="Arial" w:hAnsi="Arial"/>
                <w:b/>
                <w:position w:val="-10"/>
                <w:sz w:val="18"/>
              </w:rPr>
              <w:object w:dxaOrig="440" w:dyaOrig="340" w14:anchorId="5D8948C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05pt;height:17.2pt" o:ole="">
                  <v:imagedata r:id="rId15" o:title=""/>
                </v:shape>
                <o:OLEObject Type="Embed" ProgID="Equation.3" ShapeID="_x0000_i1025" DrawAspect="Content" ObjectID="_1588744474" r:id="rId16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76930498" w14:textId="77777777" w:rsidR="00320B2A" w:rsidRPr="000D3CFB" w:rsidRDefault="00320B2A" w:rsidP="00320B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0D3CFB">
              <w:rPr>
                <w:rFonts w:ascii="Arial" w:hAnsi="Arial"/>
                <w:b/>
                <w:bCs/>
                <w:sz w:val="18"/>
                <w:lang w:val="en-US"/>
              </w:rPr>
              <w:t>Modulation Order</w:t>
            </w:r>
            <w:r w:rsidRPr="000D3CFB">
              <w:rPr>
                <w:rFonts w:ascii="Arial" w:hAnsi="Arial"/>
                <w:b/>
                <w:bCs/>
                <w:sz w:val="18"/>
                <w:lang w:val="en-US"/>
              </w:rPr>
              <w:br/>
            </w:r>
            <w:r w:rsidRPr="000D3CFB">
              <w:rPr>
                <w:rFonts w:ascii="Arial" w:hAnsi="Arial"/>
                <w:b/>
                <w:bCs/>
                <w:position w:val="-10"/>
                <w:sz w:val="18"/>
                <w:lang w:val="pt-BR"/>
              </w:rPr>
              <w:object w:dxaOrig="320" w:dyaOrig="300" w14:anchorId="76B9DEC5">
                <v:shape id="_x0000_i1026" type="#_x0000_t75" style="width:15.6pt;height:15.05pt" o:ole="">
                  <v:imagedata r:id="rId17" o:title=""/>
                </v:shape>
                <o:OLEObject Type="Embed" ProgID="Equation.3" ShapeID="_x0000_i1026" DrawAspect="Content" ObjectID="_1588744475" r:id="rId18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12423D3" w14:textId="77777777" w:rsidR="00320B2A" w:rsidRPr="000D3CFB" w:rsidRDefault="00320B2A" w:rsidP="00320B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0D3CFB">
              <w:rPr>
                <w:rFonts w:ascii="Arial" w:hAnsi="Arial"/>
                <w:b/>
                <w:bCs/>
                <w:sz w:val="18"/>
                <w:lang w:val="en-US"/>
              </w:rPr>
              <w:t>Modulation Order</w:t>
            </w:r>
            <w:r w:rsidRPr="000D3CFB">
              <w:rPr>
                <w:rFonts w:ascii="Arial" w:hAnsi="Arial"/>
                <w:b/>
                <w:bCs/>
                <w:sz w:val="18"/>
                <w:lang w:val="en-US"/>
              </w:rPr>
              <w:br/>
            </w:r>
            <w:r w:rsidRPr="000D3CFB">
              <w:rPr>
                <w:bCs/>
                <w:position w:val="-12"/>
                <w:lang w:val="pt-BR"/>
              </w:rPr>
              <w:object w:dxaOrig="340" w:dyaOrig="380" w14:anchorId="53A41BA9">
                <v:shape id="_x0000_i1027" type="#_x0000_t75" style="width:14.5pt;height:15.05pt" o:ole="">
                  <v:imagedata r:id="rId19" o:title=""/>
                </v:shape>
                <o:OLEObject Type="Embed" ProgID="Equation.3" ShapeID="_x0000_i1027" DrawAspect="Content" ObjectID="_1588744476" r:id="rId20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27EF8A4" w14:textId="77777777" w:rsidR="00320B2A" w:rsidRPr="000D3CFB" w:rsidRDefault="00320B2A" w:rsidP="00320B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0D3CFB">
              <w:rPr>
                <w:rFonts w:ascii="Arial" w:hAnsi="Arial"/>
                <w:b/>
                <w:bCs/>
                <w:sz w:val="18"/>
                <w:lang w:val="en-US"/>
              </w:rPr>
              <w:t>TBS Index</w:t>
            </w:r>
            <w:r w:rsidRPr="000D3CFB">
              <w:rPr>
                <w:rFonts w:ascii="Arial" w:hAnsi="Arial"/>
                <w:b/>
                <w:bCs/>
                <w:sz w:val="18"/>
                <w:lang w:val="en-US"/>
              </w:rPr>
              <w:br/>
            </w:r>
            <w:r w:rsidRPr="000D3CFB">
              <w:rPr>
                <w:rFonts w:ascii="Arial" w:hAnsi="Arial"/>
                <w:b/>
                <w:position w:val="-10"/>
                <w:sz w:val="18"/>
              </w:rPr>
              <w:object w:dxaOrig="400" w:dyaOrig="340" w14:anchorId="59C5F20B">
                <v:shape id="_x0000_i1028" type="#_x0000_t75" style="width:20.4pt;height:17.2pt" o:ole="">
                  <v:imagedata r:id="rId21" o:title=""/>
                </v:shape>
                <o:OLEObject Type="Embed" ProgID="Equation.3" ShapeID="_x0000_i1028" DrawAspect="Content" ObjectID="_1588744477" r:id="rId22"/>
              </w:object>
            </w:r>
          </w:p>
        </w:tc>
      </w:tr>
      <w:tr w:rsidR="00320B2A" w:rsidRPr="000D3CFB" w14:paraId="3C1651F2" w14:textId="77777777" w:rsidTr="00320B2A">
        <w:trPr>
          <w:cantSplit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56C204E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02010D9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29333DB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2DD4142A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0 </w:t>
            </w:r>
          </w:p>
        </w:tc>
      </w:tr>
      <w:tr w:rsidR="00320B2A" w:rsidRPr="000D3CFB" w14:paraId="57D8DB0F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F527DB7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AADB649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</w:tcPr>
          <w:p w14:paraId="5537026F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14:paraId="3A653617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</w:tr>
      <w:tr w:rsidR="00320B2A" w:rsidRPr="000D3CFB" w14:paraId="3C74B231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558ABF6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5C9CA38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</w:tcPr>
          <w:p w14:paraId="495F959E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14:paraId="72FBAEFA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</w:tr>
      <w:tr w:rsidR="00320B2A" w:rsidRPr="000D3CFB" w14:paraId="2814941B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3E4E7ED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FA25F0A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</w:tcPr>
          <w:p w14:paraId="7324EAB5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14:paraId="6A4D070E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</w:tr>
      <w:tr w:rsidR="00320B2A" w:rsidRPr="000D3CFB" w14:paraId="7F21F1B8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882987D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520D499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</w:tcPr>
          <w:p w14:paraId="5788953F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14:paraId="2DD27D69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</w:tr>
      <w:tr w:rsidR="00320B2A" w:rsidRPr="000D3CFB" w14:paraId="46F62210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443121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C1A962A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14:paraId="12FF8282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6F3E6002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11 </w:t>
            </w:r>
          </w:p>
        </w:tc>
      </w:tr>
      <w:tr w:rsidR="00320B2A" w:rsidRPr="000D3CFB" w14:paraId="37E9096E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B85AB08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1FF4F57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14:paraId="3A9372C7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45A722A6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13 </w:t>
            </w:r>
          </w:p>
        </w:tc>
      </w:tr>
      <w:tr w:rsidR="00320B2A" w:rsidRPr="000D3CFB" w14:paraId="7367DFEF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21B939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6FA888F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14:paraId="0455BB55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68006D24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15 </w:t>
            </w:r>
          </w:p>
        </w:tc>
      </w:tr>
      <w:tr w:rsidR="00320B2A" w:rsidRPr="000D3CFB" w14:paraId="181A1EA6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306B634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388D5C2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14:paraId="137D70D6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4E5E70C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16 </w:t>
            </w:r>
          </w:p>
        </w:tc>
      </w:tr>
      <w:tr w:rsidR="00320B2A" w:rsidRPr="000D3CFB" w14:paraId="3A99B19A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D16864B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42AC9B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14:paraId="1889E6A6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7D622E5D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18 </w:t>
            </w:r>
          </w:p>
        </w:tc>
      </w:tr>
      <w:tr w:rsidR="00320B2A" w:rsidRPr="000D3CFB" w14:paraId="65A29D76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53F38B0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56E8650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14:paraId="0C2384C1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49A8A3D9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</w:tr>
      <w:tr w:rsidR="00320B2A" w:rsidRPr="000D3CFB" w14:paraId="2B3E0383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A7FABB5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EEB118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14:paraId="1B0D1D0D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6120327E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</w:tr>
      <w:tr w:rsidR="00320B2A" w:rsidRPr="000D3CFB" w14:paraId="1F611B06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519761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CD4C885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14:paraId="4A1D6092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640E9B1A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22 </w:t>
            </w:r>
          </w:p>
        </w:tc>
      </w:tr>
      <w:tr w:rsidR="00320B2A" w:rsidRPr="000D3CFB" w14:paraId="71838271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B568234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0CDFA9A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14:paraId="2913CD93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77C23BF8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23 </w:t>
            </w:r>
          </w:p>
        </w:tc>
      </w:tr>
      <w:tr w:rsidR="00320B2A" w:rsidRPr="000D3CFB" w14:paraId="6524F8D7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D3011E0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82A9CB6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14:paraId="35CABFE5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3E307C7F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24 </w:t>
            </w:r>
          </w:p>
        </w:tc>
      </w:tr>
      <w:tr w:rsidR="00320B2A" w:rsidRPr="000D3CFB" w14:paraId="5B27C2E2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66B2EBD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8ECF24F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14:paraId="65189EE2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7C942A4D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25 </w:t>
            </w:r>
          </w:p>
        </w:tc>
      </w:tr>
      <w:tr w:rsidR="00320B2A" w:rsidRPr="000D3CFB" w14:paraId="23D375A3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F6C3C22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164BAAA3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14:paraId="6FDDF139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307C18E2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27 </w:t>
            </w:r>
          </w:p>
        </w:tc>
      </w:tr>
      <w:tr w:rsidR="00320B2A" w:rsidRPr="000D3CFB" w14:paraId="16EB8C4C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254B866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0732CDCA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14:paraId="430D82B8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785CB07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28 </w:t>
            </w:r>
          </w:p>
        </w:tc>
      </w:tr>
      <w:tr w:rsidR="00320B2A" w:rsidRPr="000D3CFB" w14:paraId="78EEB9D3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571EDD7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EBE2DB7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14:paraId="40ECB2CD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53943CD6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29 </w:t>
            </w:r>
          </w:p>
        </w:tc>
      </w:tr>
      <w:tr w:rsidR="00320B2A" w:rsidRPr="000D3CFB" w14:paraId="27B59708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95BDCEB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4371A95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14:paraId="61039FAB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63113F48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30 </w:t>
            </w:r>
          </w:p>
        </w:tc>
      </w:tr>
      <w:tr w:rsidR="00320B2A" w:rsidRPr="000D3CFB" w14:paraId="63A18AF2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C6FDAA1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6A2352B0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14:paraId="6828220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66AF06B7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31 </w:t>
            </w:r>
          </w:p>
        </w:tc>
      </w:tr>
      <w:tr w:rsidR="00320B2A" w:rsidRPr="000D3CFB" w14:paraId="759FCAA9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75C5868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3CB8563D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14:paraId="06D12E71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21EF5515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32 </w:t>
            </w:r>
          </w:p>
        </w:tc>
      </w:tr>
      <w:tr w:rsidR="00320B2A" w:rsidRPr="000D3CFB" w14:paraId="6BD52699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E2EB2E7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309204F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14:paraId="6CD612CF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t>8</w:t>
            </w:r>
          </w:p>
        </w:tc>
        <w:tc>
          <w:tcPr>
            <w:tcW w:w="0" w:type="auto"/>
            <w:vAlign w:val="center"/>
          </w:tcPr>
          <w:p w14:paraId="6B9C722D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>33</w:t>
            </w:r>
            <w:r w:rsidRPr="000D3CFB">
              <w:rPr>
                <w:rFonts w:ascii="Arial" w:hAnsi="Arial" w:cs="Arial" w:hint="eastAsia"/>
                <w:sz w:val="18"/>
                <w:szCs w:val="18"/>
                <w:lang w:eastAsia="zh-CN"/>
              </w:rPr>
              <w:t>/33A</w:t>
            </w:r>
            <w:r w:rsidRPr="000D3CFB">
              <w:rPr>
                <w:rFonts w:ascii="Arial" w:hAnsi="Arial" w:cs="Arial"/>
                <w:sz w:val="18"/>
                <w:szCs w:val="18"/>
                <w:lang w:eastAsia="zh-CN"/>
              </w:rPr>
              <w:t>/33B</w:t>
            </w:r>
            <w:r w:rsidRPr="000D3CF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320B2A" w:rsidRPr="000D3CFB" w14:paraId="3620D170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B36BE54" w14:textId="77777777" w:rsidR="00320B2A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2E309B5F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14:paraId="19C552E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10</w:t>
            </w:r>
          </w:p>
        </w:tc>
        <w:tc>
          <w:tcPr>
            <w:tcW w:w="0" w:type="auto"/>
            <w:vAlign w:val="center"/>
          </w:tcPr>
          <w:p w14:paraId="420ADF2E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34A</w:t>
            </w:r>
          </w:p>
        </w:tc>
      </w:tr>
      <w:tr w:rsidR="00320B2A" w:rsidRPr="000D3CFB" w14:paraId="575818B4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40F747B" w14:textId="77777777" w:rsidR="00320B2A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7FF44E66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14:paraId="5A709657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10</w:t>
            </w:r>
          </w:p>
        </w:tc>
        <w:tc>
          <w:tcPr>
            <w:tcW w:w="0" w:type="auto"/>
            <w:vAlign w:val="center"/>
          </w:tcPr>
          <w:p w14:paraId="2C44680A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</w:tr>
      <w:tr w:rsidR="00320B2A" w:rsidRPr="000D3CFB" w14:paraId="550C19D7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9B89FC2" w14:textId="77777777" w:rsidR="00320B2A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6AD5C4AB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14:paraId="25E6C33E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10</w:t>
            </w:r>
          </w:p>
        </w:tc>
        <w:tc>
          <w:tcPr>
            <w:tcW w:w="0" w:type="auto"/>
            <w:vAlign w:val="center"/>
          </w:tcPr>
          <w:p w14:paraId="20DCE363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</w:tr>
      <w:tr w:rsidR="00320B2A" w:rsidRPr="000D3CFB" w14:paraId="4703F2E7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C4834E1" w14:textId="77777777" w:rsidR="00320B2A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09218B89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14:paraId="66F2BA8B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10</w:t>
            </w:r>
          </w:p>
        </w:tc>
        <w:tc>
          <w:tcPr>
            <w:tcW w:w="0" w:type="auto"/>
            <w:vAlign w:val="center"/>
          </w:tcPr>
          <w:p w14:paraId="08EB540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37A/37</w:t>
            </w:r>
          </w:p>
        </w:tc>
      </w:tr>
      <w:tr w:rsidR="00320B2A" w:rsidRPr="000D3CFB" w14:paraId="3F7DF571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D8A57A3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D3CFB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F51129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Align w:val="center"/>
          </w:tcPr>
          <w:p w14:paraId="2443B108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vAlign w:val="center"/>
          </w:tcPr>
          <w:p w14:paraId="53EB48E3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4580329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D3CFB">
              <w:rPr>
                <w:rFonts w:ascii="Arial" w:hAnsi="Arial" w:cs="Arial"/>
                <w:sz w:val="18"/>
                <w:szCs w:val="18"/>
              </w:rPr>
              <w:t>reserved</w:t>
            </w:r>
          </w:p>
        </w:tc>
      </w:tr>
      <w:tr w:rsidR="00320B2A" w:rsidRPr="000D3CFB" w14:paraId="5AA98AD7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E3DB6B5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0097229D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 w:rsidRPr="000D3CFB">
              <w:t xml:space="preserve">4 </w:t>
            </w:r>
          </w:p>
        </w:tc>
        <w:tc>
          <w:tcPr>
            <w:tcW w:w="0" w:type="auto"/>
          </w:tcPr>
          <w:p w14:paraId="411780E1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 w:rsidRPr="000D3CFB">
              <w:t xml:space="preserve">4 </w:t>
            </w:r>
          </w:p>
        </w:tc>
        <w:tc>
          <w:tcPr>
            <w:tcW w:w="0" w:type="auto"/>
            <w:vMerge/>
            <w:vAlign w:val="center"/>
          </w:tcPr>
          <w:p w14:paraId="3DB81926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</w:p>
        </w:tc>
      </w:tr>
      <w:tr w:rsidR="00320B2A" w:rsidRPr="000D3CFB" w14:paraId="2749ABDB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5403140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AAE213D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 w:rsidRPr="000D3CFB">
              <w:t xml:space="preserve">6 </w:t>
            </w:r>
          </w:p>
        </w:tc>
        <w:tc>
          <w:tcPr>
            <w:tcW w:w="0" w:type="auto"/>
            <w:vAlign w:val="center"/>
          </w:tcPr>
          <w:p w14:paraId="053E1BD2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 w:rsidRPr="000D3CFB">
              <w:t xml:space="preserve">6 </w:t>
            </w:r>
          </w:p>
        </w:tc>
        <w:tc>
          <w:tcPr>
            <w:tcW w:w="0" w:type="auto"/>
            <w:vMerge/>
            <w:vAlign w:val="center"/>
          </w:tcPr>
          <w:p w14:paraId="3ABE081A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</w:p>
        </w:tc>
      </w:tr>
      <w:tr w:rsidR="00320B2A" w:rsidRPr="000D3CFB" w14:paraId="506160E1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052C54D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2680586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 w:rsidRPr="000D3CFB">
              <w:t xml:space="preserve">8 </w:t>
            </w:r>
          </w:p>
        </w:tc>
        <w:tc>
          <w:tcPr>
            <w:tcW w:w="0" w:type="auto"/>
            <w:vAlign w:val="center"/>
          </w:tcPr>
          <w:p w14:paraId="3BA8A465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 w:rsidRPr="000D3CFB">
              <w:t xml:space="preserve">8 </w:t>
            </w:r>
          </w:p>
        </w:tc>
        <w:tc>
          <w:tcPr>
            <w:tcW w:w="0" w:type="auto"/>
            <w:vMerge/>
            <w:vAlign w:val="center"/>
          </w:tcPr>
          <w:p w14:paraId="4FB791CE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</w:p>
        </w:tc>
      </w:tr>
      <w:tr w:rsidR="00320B2A" w:rsidRPr="000D3CFB" w14:paraId="3D376827" w14:textId="77777777" w:rsidTr="00320B2A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2CE77CC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5D6A1B5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10</w:t>
            </w:r>
          </w:p>
        </w:tc>
        <w:tc>
          <w:tcPr>
            <w:tcW w:w="0" w:type="auto"/>
            <w:vAlign w:val="center"/>
          </w:tcPr>
          <w:p w14:paraId="16065301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10</w:t>
            </w:r>
          </w:p>
        </w:tc>
        <w:tc>
          <w:tcPr>
            <w:tcW w:w="0" w:type="auto"/>
            <w:vMerge/>
            <w:vAlign w:val="center"/>
          </w:tcPr>
          <w:p w14:paraId="0BAB1453" w14:textId="77777777" w:rsidR="00320B2A" w:rsidRPr="000D3CFB" w:rsidRDefault="00320B2A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</w:p>
        </w:tc>
      </w:tr>
    </w:tbl>
    <w:p w14:paraId="74DEBA24" w14:textId="77777777" w:rsidR="00320B2A" w:rsidRPr="00320B2A" w:rsidRDefault="00320B2A" w:rsidP="00320B2A">
      <w:pPr>
        <w:rPr>
          <w:lang w:val="en-US"/>
        </w:rPr>
      </w:pPr>
    </w:p>
    <w:p w14:paraId="50DE848E" w14:textId="3DD72EBF" w:rsidR="00567607" w:rsidRDefault="00567607" w:rsidP="00567607">
      <w:pPr>
        <w:jc w:val="both"/>
        <w:rPr>
          <w:sz w:val="22"/>
          <w:szCs w:val="22"/>
          <w:lang w:eastAsia="ja-JP"/>
        </w:rPr>
      </w:pPr>
    </w:p>
    <w:p w14:paraId="032938AC" w14:textId="5F6FC572" w:rsidR="00320B2A" w:rsidRDefault="00320B2A" w:rsidP="00567607">
      <w:pPr>
        <w:jc w:val="both"/>
        <w:rPr>
          <w:sz w:val="22"/>
          <w:szCs w:val="22"/>
          <w:lang w:eastAsia="ja-JP"/>
        </w:rPr>
      </w:pPr>
    </w:p>
    <w:p w14:paraId="5DF691A3" w14:textId="573E0849" w:rsidR="00320B2A" w:rsidRDefault="00320B2A" w:rsidP="00567607">
      <w:pPr>
        <w:jc w:val="both"/>
        <w:rPr>
          <w:sz w:val="22"/>
          <w:szCs w:val="22"/>
          <w:lang w:eastAsia="ja-JP"/>
        </w:rPr>
      </w:pPr>
    </w:p>
    <w:p w14:paraId="01D0ABD8" w14:textId="3D5D3058" w:rsidR="00320B2A" w:rsidRDefault="00320B2A" w:rsidP="00567607">
      <w:pPr>
        <w:jc w:val="both"/>
        <w:rPr>
          <w:sz w:val="22"/>
          <w:szCs w:val="22"/>
          <w:lang w:eastAsia="ja-JP"/>
        </w:rPr>
      </w:pPr>
    </w:p>
    <w:p w14:paraId="3B1486A0" w14:textId="77777777" w:rsidR="00320B2A" w:rsidRDefault="00320B2A" w:rsidP="00567607">
      <w:pPr>
        <w:jc w:val="both"/>
        <w:rPr>
          <w:sz w:val="22"/>
          <w:szCs w:val="22"/>
          <w:lang w:eastAsia="ja-JP"/>
        </w:rPr>
      </w:pPr>
    </w:p>
    <w:p w14:paraId="16C0A661" w14:textId="730403E4" w:rsidR="00320B2A" w:rsidRDefault="00320B2A" w:rsidP="00320B2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New table</w:t>
      </w:r>
    </w:p>
    <w:p w14:paraId="7C16446D" w14:textId="7D4BFA83" w:rsidR="00320B2A" w:rsidRDefault="00320B2A" w:rsidP="00320B2A">
      <w:pPr>
        <w:rPr>
          <w:lang w:val="en-US"/>
        </w:rPr>
      </w:pPr>
    </w:p>
    <w:p w14:paraId="66D6699A" w14:textId="03BEE8CA" w:rsidR="00320B2A" w:rsidRDefault="00320B2A" w:rsidP="00320B2A">
      <w:pPr>
        <w:rPr>
          <w:lang w:val="en-US"/>
        </w:rPr>
      </w:pPr>
      <w:r w:rsidRPr="00320B2A">
        <w:rPr>
          <w:highlight w:val="yellow"/>
          <w:lang w:val="en-US"/>
        </w:rPr>
        <w:t>Yellow</w:t>
      </w:r>
      <w:r>
        <w:rPr>
          <w:lang w:val="en-US"/>
        </w:rPr>
        <w:t xml:space="preserve">: </w:t>
      </w:r>
      <w:r w:rsidR="00453C8F">
        <w:rPr>
          <w:lang w:val="en-US"/>
        </w:rPr>
        <w:t>Entries for legacy 64-QAM table</w:t>
      </w:r>
      <w:r w:rsidR="00E27BA7">
        <w:rPr>
          <w:lang w:val="en-US"/>
        </w:rPr>
        <w:t xml:space="preserve"> (except 26)</w:t>
      </w:r>
    </w:p>
    <w:p w14:paraId="48E776F7" w14:textId="0DDE584F" w:rsidR="00453C8F" w:rsidRDefault="00453C8F" w:rsidP="00453C8F">
      <w:pPr>
        <w:rPr>
          <w:lang w:val="en-US"/>
        </w:rPr>
      </w:pPr>
      <w:r w:rsidRPr="00E27BA7">
        <w:rPr>
          <w:highlight w:val="cyan"/>
          <w:lang w:val="en-US"/>
        </w:rPr>
        <w:t>Blue</w:t>
      </w:r>
      <w:r>
        <w:rPr>
          <w:lang w:val="en-US"/>
        </w:rPr>
        <w:t>: New Entries for legacy 256-QAM table</w:t>
      </w:r>
    </w:p>
    <w:p w14:paraId="25EE99DB" w14:textId="66285097" w:rsidR="00676B17" w:rsidRDefault="00676B17" w:rsidP="00453C8F">
      <w:pPr>
        <w:rPr>
          <w:lang w:val="en-US"/>
        </w:rPr>
      </w:pPr>
      <w:r>
        <w:rPr>
          <w:rFonts w:ascii="Arial" w:hAnsi="Arial" w:cs="Arial"/>
          <w:sz w:val="18"/>
          <w:szCs w:val="18"/>
          <w:highlight w:val="green"/>
        </w:rPr>
        <w:t xml:space="preserve">Green: </w:t>
      </w:r>
      <w:r>
        <w:rPr>
          <w:lang w:val="en-US"/>
        </w:rPr>
        <w:t>Entries</w:t>
      </w:r>
      <w:r w:rsidR="009C05ED">
        <w:rPr>
          <w:lang w:val="en-US"/>
        </w:rPr>
        <w:t xml:space="preserve"> for 1024QAM</w:t>
      </w:r>
    </w:p>
    <w:p w14:paraId="45E3A2C0" w14:textId="18658B0A" w:rsidR="00453C8F" w:rsidRDefault="00453C8F" w:rsidP="00320B2A">
      <w:pPr>
        <w:rPr>
          <w:lang w:val="en-US"/>
        </w:rPr>
      </w:pPr>
    </w:p>
    <w:p w14:paraId="0A93AC91" w14:textId="46712C8F" w:rsidR="00676B17" w:rsidRDefault="00676B17" w:rsidP="00320B2A">
      <w:pPr>
        <w:rPr>
          <w:b/>
          <w:lang w:val="en-US"/>
        </w:rPr>
      </w:pPr>
      <w:r w:rsidRPr="00676B17">
        <w:rPr>
          <w:b/>
          <w:u w:val="single"/>
          <w:lang w:val="en-US"/>
        </w:rPr>
        <w:t>Proposal:</w:t>
      </w:r>
      <w:r>
        <w:rPr>
          <w:b/>
          <w:u w:val="single"/>
          <w:lang w:val="en-US"/>
        </w:rPr>
        <w:t xml:space="preserve"> </w:t>
      </w:r>
      <w:r w:rsidRPr="00676B17">
        <w:rPr>
          <w:b/>
          <w:lang w:val="en-US"/>
        </w:rPr>
        <w:t>For the solution to modulation enhancements, introduce a 6-bit MCS table as below</w:t>
      </w:r>
      <w:r>
        <w:rPr>
          <w:b/>
          <w:lang w:val="en-US"/>
        </w:rPr>
        <w:t>:</w:t>
      </w:r>
    </w:p>
    <w:p w14:paraId="7EC750D2" w14:textId="399DC9C3" w:rsidR="00676B17" w:rsidRPr="00676B17" w:rsidRDefault="00676B17" w:rsidP="00320B2A">
      <w:pPr>
        <w:rPr>
          <w:b/>
          <w:lang w:val="en-US"/>
        </w:rPr>
      </w:pPr>
      <w:r w:rsidRPr="00676B17">
        <w:rPr>
          <w:b/>
          <w:lang w:val="en-US"/>
        </w:rPr>
        <w:tab/>
        <w:t xml:space="preserve">- For the entries with “Scaling = NO”, the UE follows legacy procedure to determine the </w:t>
      </w:r>
      <w:r w:rsidR="0060541B">
        <w:rPr>
          <w:b/>
          <w:lang w:val="en-US"/>
        </w:rPr>
        <w:t>TBS</w:t>
      </w:r>
      <w:r w:rsidRPr="00676B17">
        <w:rPr>
          <w:b/>
          <w:lang w:val="en-US"/>
        </w:rPr>
        <w:t>.</w:t>
      </w:r>
    </w:p>
    <w:p w14:paraId="48603C67" w14:textId="681B8EA0" w:rsidR="00676B17" w:rsidRDefault="00676B17" w:rsidP="00320B2A">
      <w:pPr>
        <w:rPr>
          <w:b/>
          <w:lang w:val="en-US"/>
        </w:rPr>
      </w:pPr>
      <w:r w:rsidRPr="00676B17">
        <w:rPr>
          <w:b/>
          <w:lang w:val="en-US"/>
        </w:rPr>
        <w:tab/>
        <w:t xml:space="preserve">- For the entries with “Scaling = YES”, the UE selects the TBS by scaling the number of allocated PRBs by a factor </w:t>
      </w:r>
      <m:oMath>
        <m:r>
          <m:rPr>
            <m:sty m:val="bi"/>
          </m:rPr>
          <w:rPr>
            <w:rFonts w:ascii="Cambria Math" w:hAnsi="Cambria Math"/>
            <w:lang w:val="en-US"/>
          </w:rPr>
          <m:t>α</m:t>
        </m:r>
      </m:oMath>
      <w:r w:rsidRPr="00676B17">
        <w:rPr>
          <w:b/>
          <w:lang w:val="en-US"/>
        </w:rPr>
        <w:t xml:space="preserve">, where </w:t>
      </w:r>
      <m:oMath>
        <m:r>
          <m:rPr>
            <m:sty m:val="bi"/>
          </m:rPr>
          <w:rPr>
            <w:rFonts w:ascii="Cambria Math" w:hAnsi="Cambria Math"/>
            <w:lang w:val="en-US"/>
          </w:rPr>
          <m:t>α</m:t>
        </m:r>
      </m:oMath>
      <w:r w:rsidRPr="00676B17">
        <w:rPr>
          <w:b/>
          <w:lang w:val="en-US"/>
        </w:rPr>
        <w:t xml:space="preserve"> is RRC configured</w:t>
      </w:r>
      <w:r w:rsidR="009C05ED">
        <w:rPr>
          <w:b/>
          <w:lang w:val="en-US"/>
        </w:rPr>
        <w:t xml:space="preserve"> (</w:t>
      </w:r>
      <w:proofErr w:type="gramStart"/>
      <w:r w:rsidR="009C05ED">
        <w:rPr>
          <w:b/>
          <w:lang w:val="en-US"/>
        </w:rPr>
        <w:t>similar to</w:t>
      </w:r>
      <w:proofErr w:type="gramEnd"/>
      <w:r w:rsidR="009C05ED">
        <w:rPr>
          <w:b/>
          <w:lang w:val="en-US"/>
        </w:rPr>
        <w:t xml:space="preserve"> scaling </w:t>
      </w:r>
      <w:r w:rsidR="003E1A7C">
        <w:rPr>
          <w:b/>
          <w:lang w:val="en-US"/>
        </w:rPr>
        <w:t>for special subframe)</w:t>
      </w:r>
    </w:p>
    <w:p w14:paraId="260EF79E" w14:textId="360BEAAB" w:rsidR="00676B17" w:rsidRPr="00676B17" w:rsidRDefault="00676B17" w:rsidP="00676B17">
      <w:pPr>
        <w:ind w:firstLine="288"/>
        <w:rPr>
          <w:b/>
          <w:lang w:val="en-US"/>
        </w:rPr>
      </w:pPr>
      <w:r>
        <w:rPr>
          <w:b/>
          <w:lang w:val="en-US"/>
        </w:rPr>
        <w:t>- Email discussion to decide the contents for rows 42-58, and whether entries 56-58 have scaling applied or not</w:t>
      </w:r>
      <w:r w:rsidR="009C05ED">
        <w:rPr>
          <w:b/>
          <w:lang w:val="en-US"/>
        </w:rPr>
        <w:t>, and agree to CR.</w:t>
      </w:r>
    </w:p>
    <w:p w14:paraId="2F526B16" w14:textId="77777777" w:rsidR="00320B2A" w:rsidRPr="00320B2A" w:rsidRDefault="00320B2A" w:rsidP="00320B2A">
      <w:pPr>
        <w:rPr>
          <w:lang w:val="en-US"/>
        </w:rPr>
      </w:pPr>
    </w:p>
    <w:p w14:paraId="1657B569" w14:textId="77777777" w:rsidR="00320B2A" w:rsidRPr="00320B2A" w:rsidRDefault="00320B2A" w:rsidP="00320B2A">
      <w:pPr>
        <w:rPr>
          <w:lang w:val="en-US"/>
        </w:rPr>
      </w:pPr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1716"/>
        <w:gridCol w:w="1097"/>
        <w:gridCol w:w="857"/>
      </w:tblGrid>
      <w:tr w:rsidR="00D11C5E" w:rsidRPr="000D3CFB" w14:paraId="5ECCCDC7" w14:textId="6894AA37" w:rsidTr="0060541B">
        <w:trPr>
          <w:cantSplit/>
          <w:tblHeader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69967A8A" w14:textId="77777777" w:rsidR="00D11C5E" w:rsidRPr="000D3CFB" w:rsidRDefault="00D11C5E" w:rsidP="00320B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0D3CFB">
              <w:rPr>
                <w:rFonts w:ascii="Arial" w:hAnsi="Arial"/>
                <w:b/>
                <w:bCs/>
                <w:sz w:val="18"/>
                <w:lang w:val="en-US"/>
              </w:rPr>
              <w:t>MCS Index</w:t>
            </w:r>
            <w:r w:rsidRPr="000D3CFB">
              <w:rPr>
                <w:rFonts w:ascii="Arial" w:hAnsi="Arial"/>
                <w:b/>
                <w:bCs/>
                <w:sz w:val="18"/>
                <w:lang w:val="en-US"/>
              </w:rPr>
              <w:br/>
            </w:r>
            <w:r w:rsidRPr="000D3CFB">
              <w:rPr>
                <w:rFonts w:ascii="Arial" w:hAnsi="Arial"/>
                <w:b/>
                <w:position w:val="-10"/>
                <w:sz w:val="18"/>
              </w:rPr>
              <w:object w:dxaOrig="440" w:dyaOrig="340" w14:anchorId="7CCE787A">
                <v:shape id="_x0000_i1029" type="#_x0000_t75" style="width:22.05pt;height:17.2pt" o:ole="">
                  <v:imagedata r:id="rId15" o:title=""/>
                </v:shape>
                <o:OLEObject Type="Embed" ProgID="Equation.3" ShapeID="_x0000_i1029" DrawAspect="Content" ObjectID="_1588744478" r:id="rId23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4CE7EEBA" w14:textId="77777777" w:rsidR="00D11C5E" w:rsidRPr="000D3CFB" w:rsidRDefault="00D11C5E" w:rsidP="00320B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0D3CFB">
              <w:rPr>
                <w:rFonts w:ascii="Arial" w:hAnsi="Arial"/>
                <w:b/>
                <w:bCs/>
                <w:sz w:val="18"/>
                <w:lang w:val="en-US"/>
              </w:rPr>
              <w:t>Modulation Order</w:t>
            </w:r>
            <w:r w:rsidRPr="000D3CFB">
              <w:rPr>
                <w:rFonts w:ascii="Arial" w:hAnsi="Arial"/>
                <w:b/>
                <w:bCs/>
                <w:sz w:val="18"/>
                <w:lang w:val="en-US"/>
              </w:rPr>
              <w:br/>
            </w:r>
            <w:r w:rsidRPr="000D3CFB">
              <w:rPr>
                <w:rFonts w:ascii="Arial" w:hAnsi="Arial"/>
                <w:b/>
                <w:bCs/>
                <w:position w:val="-10"/>
                <w:sz w:val="18"/>
                <w:lang w:val="pt-BR"/>
              </w:rPr>
              <w:object w:dxaOrig="320" w:dyaOrig="300" w14:anchorId="17F0E16D">
                <v:shape id="_x0000_i1030" type="#_x0000_t75" style="width:15.6pt;height:15.05pt" o:ole="">
                  <v:imagedata r:id="rId17" o:title=""/>
                </v:shape>
                <o:OLEObject Type="Embed" ProgID="Equation.3" ShapeID="_x0000_i1030" DrawAspect="Content" ObjectID="_1588744479" r:id="rId24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8BE334D" w14:textId="77777777" w:rsidR="00D11C5E" w:rsidRPr="000D3CFB" w:rsidRDefault="00D11C5E" w:rsidP="00320B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0D3CFB">
              <w:rPr>
                <w:rFonts w:ascii="Arial" w:hAnsi="Arial"/>
                <w:b/>
                <w:bCs/>
                <w:sz w:val="18"/>
                <w:lang w:val="en-US"/>
              </w:rPr>
              <w:t>Modulation Order</w:t>
            </w:r>
            <w:r w:rsidRPr="000D3CFB">
              <w:rPr>
                <w:rFonts w:ascii="Arial" w:hAnsi="Arial"/>
                <w:b/>
                <w:bCs/>
                <w:sz w:val="18"/>
                <w:lang w:val="en-US"/>
              </w:rPr>
              <w:br/>
            </w:r>
            <w:r w:rsidRPr="000D3CFB">
              <w:rPr>
                <w:bCs/>
                <w:position w:val="-12"/>
                <w:lang w:val="pt-BR"/>
              </w:rPr>
              <w:object w:dxaOrig="340" w:dyaOrig="380" w14:anchorId="0F04C4E1">
                <v:shape id="_x0000_i1031" type="#_x0000_t75" style="width:14.5pt;height:15.05pt" o:ole="">
                  <v:imagedata r:id="rId19" o:title=""/>
                </v:shape>
                <o:OLEObject Type="Embed" ProgID="Equation.3" ShapeID="_x0000_i1031" DrawAspect="Content" ObjectID="_1588744480" r:id="rId25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3C31A18" w14:textId="77777777" w:rsidR="00D11C5E" w:rsidRPr="000D3CFB" w:rsidRDefault="00D11C5E" w:rsidP="00320B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0D3CFB">
              <w:rPr>
                <w:rFonts w:ascii="Arial" w:hAnsi="Arial"/>
                <w:b/>
                <w:bCs/>
                <w:sz w:val="18"/>
                <w:lang w:val="en-US"/>
              </w:rPr>
              <w:t>TBS Index</w:t>
            </w:r>
            <w:r w:rsidRPr="000D3CFB">
              <w:rPr>
                <w:rFonts w:ascii="Arial" w:hAnsi="Arial"/>
                <w:b/>
                <w:bCs/>
                <w:sz w:val="18"/>
                <w:lang w:val="en-US"/>
              </w:rPr>
              <w:br/>
            </w:r>
            <w:r w:rsidRPr="000D3CFB">
              <w:rPr>
                <w:rFonts w:ascii="Arial" w:hAnsi="Arial"/>
                <w:b/>
                <w:position w:val="-10"/>
                <w:sz w:val="18"/>
              </w:rPr>
              <w:object w:dxaOrig="400" w:dyaOrig="340" w14:anchorId="45019AA5">
                <v:shape id="_x0000_i1032" type="#_x0000_t75" style="width:20.4pt;height:17.2pt" o:ole="">
                  <v:imagedata r:id="rId21" o:title=""/>
                </v:shape>
                <o:OLEObject Type="Embed" ProgID="Equation.3" ShapeID="_x0000_i1032" DrawAspect="Content" ObjectID="_1588744481" r:id="rId26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</w:tcPr>
          <w:p w14:paraId="2A52F47F" w14:textId="2AE722D5" w:rsidR="00D11C5E" w:rsidRPr="000D3CFB" w:rsidRDefault="00D11C5E" w:rsidP="00320B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18"/>
                <w:lang w:val="en-US"/>
              </w:rPr>
            </w:pPr>
            <w:r>
              <w:rPr>
                <w:rFonts w:ascii="Arial" w:hAnsi="Arial"/>
                <w:b/>
                <w:bCs/>
                <w:sz w:val="18"/>
                <w:lang w:val="en-US"/>
              </w:rPr>
              <w:t>Scaling</w:t>
            </w:r>
          </w:p>
        </w:tc>
      </w:tr>
      <w:tr w:rsidR="00D11C5E" w:rsidRPr="000D3CFB" w14:paraId="35ED87BA" w14:textId="4B7A70EC" w:rsidTr="0060541B">
        <w:trPr>
          <w:cantSplit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FF3AEF" w14:textId="46DDCCD5" w:rsidR="00D11C5E" w:rsidRPr="00320B2A" w:rsidRDefault="00D11C5E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  <w:lang w:val="en-US"/>
              </w:rPr>
            </w:pPr>
            <w:r w:rsidRPr="00320B2A">
              <w:rPr>
                <w:b/>
                <w:highlight w:val="yellow"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784D563" w14:textId="4607ECE8" w:rsidR="00D11C5E" w:rsidRPr="00320B2A" w:rsidRDefault="00D11C5E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  <w:lang w:val="en-US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6DFB2CD3" w14:textId="39185ED7" w:rsidR="00D11C5E" w:rsidRPr="00320B2A" w:rsidRDefault="00D11C5E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57F39024" w14:textId="76FB40C8" w:rsidR="00D11C5E" w:rsidRPr="00320B2A" w:rsidRDefault="00D11C5E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334ADDD5" w14:textId="4FF406FB" w:rsidR="00D11C5E" w:rsidRPr="00320B2A" w:rsidRDefault="00D11C5E" w:rsidP="00320B2A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  <w:lang w:val="en-US"/>
              </w:rPr>
            </w:pPr>
            <w:r w:rsidRPr="00D11C5E">
              <w:rPr>
                <w:lang w:val="en-US"/>
              </w:rPr>
              <w:t>No</w:t>
            </w:r>
          </w:p>
        </w:tc>
      </w:tr>
      <w:tr w:rsidR="00D11C5E" w:rsidRPr="000D3CFB" w14:paraId="55E80B4E" w14:textId="5A2D14E3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47CAB75" w14:textId="1FF14154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  <w:lang w:val="en-US"/>
              </w:rPr>
            </w:pPr>
            <w:r w:rsidRPr="00320B2A">
              <w:rPr>
                <w:b/>
                <w:highlight w:val="yellow"/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DCA8CE1" w14:textId="0563F2FC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  <w:lang w:val="en-US"/>
              </w:rPr>
              <w:t>2</w:t>
            </w:r>
          </w:p>
        </w:tc>
        <w:tc>
          <w:tcPr>
            <w:tcW w:w="0" w:type="auto"/>
          </w:tcPr>
          <w:p w14:paraId="0E8B8ACD" w14:textId="666D5B40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2</w:t>
            </w:r>
          </w:p>
        </w:tc>
        <w:tc>
          <w:tcPr>
            <w:tcW w:w="0" w:type="auto"/>
            <w:vAlign w:val="center"/>
          </w:tcPr>
          <w:p w14:paraId="1A58A614" w14:textId="0C529ED0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  <w:lang w:val="en-US"/>
              </w:rPr>
              <w:t>1</w:t>
            </w:r>
          </w:p>
        </w:tc>
        <w:tc>
          <w:tcPr>
            <w:tcW w:w="0" w:type="auto"/>
          </w:tcPr>
          <w:p w14:paraId="0E872082" w14:textId="6CD33BF7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  <w:lang w:val="en-US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652706B6" w14:textId="70F6DF1C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2069876" w14:textId="58A34F01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0B2A">
              <w:rPr>
                <w:b/>
                <w:highlight w:val="yellow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213BAA4" w14:textId="0C1AB11C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2</w:t>
            </w:r>
          </w:p>
        </w:tc>
        <w:tc>
          <w:tcPr>
            <w:tcW w:w="0" w:type="auto"/>
          </w:tcPr>
          <w:p w14:paraId="19EBDBE7" w14:textId="7709272E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2</w:t>
            </w:r>
          </w:p>
        </w:tc>
        <w:tc>
          <w:tcPr>
            <w:tcW w:w="0" w:type="auto"/>
            <w:vAlign w:val="center"/>
          </w:tcPr>
          <w:p w14:paraId="085FFAD9" w14:textId="35310FC4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2</w:t>
            </w:r>
          </w:p>
        </w:tc>
        <w:tc>
          <w:tcPr>
            <w:tcW w:w="0" w:type="auto"/>
          </w:tcPr>
          <w:p w14:paraId="49DA24BD" w14:textId="7EB0546F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2B97F8A2" w14:textId="50C05255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5395095" w14:textId="36369604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0B2A">
              <w:rPr>
                <w:b/>
                <w:highlight w:val="yellow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2D51D27" w14:textId="6725D9B0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2</w:t>
            </w:r>
          </w:p>
        </w:tc>
        <w:tc>
          <w:tcPr>
            <w:tcW w:w="0" w:type="auto"/>
          </w:tcPr>
          <w:p w14:paraId="64CC1D69" w14:textId="321D24A8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2</w:t>
            </w:r>
          </w:p>
        </w:tc>
        <w:tc>
          <w:tcPr>
            <w:tcW w:w="0" w:type="auto"/>
            <w:vAlign w:val="center"/>
          </w:tcPr>
          <w:p w14:paraId="0591207C" w14:textId="23141434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3</w:t>
            </w:r>
          </w:p>
        </w:tc>
        <w:tc>
          <w:tcPr>
            <w:tcW w:w="0" w:type="auto"/>
          </w:tcPr>
          <w:p w14:paraId="7D236164" w14:textId="4DA42122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28E198FC" w14:textId="515C235A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02A328D" w14:textId="5457DA31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0B2A">
              <w:rPr>
                <w:b/>
                <w:highlight w:val="yellow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DE1FA93" w14:textId="495A78B2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2</w:t>
            </w:r>
          </w:p>
        </w:tc>
        <w:tc>
          <w:tcPr>
            <w:tcW w:w="0" w:type="auto"/>
          </w:tcPr>
          <w:p w14:paraId="1156D1D1" w14:textId="2ED517E9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2</w:t>
            </w:r>
          </w:p>
        </w:tc>
        <w:tc>
          <w:tcPr>
            <w:tcW w:w="0" w:type="auto"/>
            <w:vAlign w:val="center"/>
          </w:tcPr>
          <w:p w14:paraId="4ABBFCE4" w14:textId="400317EB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4</w:t>
            </w:r>
          </w:p>
        </w:tc>
        <w:tc>
          <w:tcPr>
            <w:tcW w:w="0" w:type="auto"/>
          </w:tcPr>
          <w:p w14:paraId="56C50E6F" w14:textId="2C97E41A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7FFD79ED" w14:textId="60C790E3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1B6D36F" w14:textId="51B956C8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0B2A">
              <w:rPr>
                <w:b/>
                <w:highlight w:val="yellow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DDA4C01" w14:textId="4E430A47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2</w:t>
            </w:r>
          </w:p>
        </w:tc>
        <w:tc>
          <w:tcPr>
            <w:tcW w:w="0" w:type="auto"/>
          </w:tcPr>
          <w:p w14:paraId="0AA26D73" w14:textId="7CEE148A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4</w:t>
            </w:r>
          </w:p>
        </w:tc>
        <w:tc>
          <w:tcPr>
            <w:tcW w:w="0" w:type="auto"/>
            <w:vAlign w:val="center"/>
          </w:tcPr>
          <w:p w14:paraId="144D9944" w14:textId="5496EEAA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5</w:t>
            </w:r>
          </w:p>
        </w:tc>
        <w:tc>
          <w:tcPr>
            <w:tcW w:w="0" w:type="auto"/>
          </w:tcPr>
          <w:p w14:paraId="630E4920" w14:textId="5A168F9D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5F4589A7" w14:textId="361849B6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A3B6A17" w14:textId="3D4EC567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0B2A">
              <w:rPr>
                <w:b/>
                <w:highlight w:val="yellow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461CAE7" w14:textId="11F7CB80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2</w:t>
            </w:r>
          </w:p>
        </w:tc>
        <w:tc>
          <w:tcPr>
            <w:tcW w:w="0" w:type="auto"/>
          </w:tcPr>
          <w:p w14:paraId="06B1AB88" w14:textId="6A46A120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4</w:t>
            </w:r>
          </w:p>
        </w:tc>
        <w:tc>
          <w:tcPr>
            <w:tcW w:w="0" w:type="auto"/>
            <w:vAlign w:val="center"/>
          </w:tcPr>
          <w:p w14:paraId="690E28F1" w14:textId="32A0283C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</w:tcPr>
          <w:p w14:paraId="5CD092F9" w14:textId="2E904F88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52F502B6" w14:textId="48A33BB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9BEBF49" w14:textId="453456F2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0B2A">
              <w:rPr>
                <w:b/>
                <w:highlight w:val="yellow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5BD1168" w14:textId="03F850E4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2</w:t>
            </w:r>
          </w:p>
        </w:tc>
        <w:tc>
          <w:tcPr>
            <w:tcW w:w="0" w:type="auto"/>
          </w:tcPr>
          <w:p w14:paraId="7151C454" w14:textId="6843FF89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4</w:t>
            </w:r>
          </w:p>
        </w:tc>
        <w:tc>
          <w:tcPr>
            <w:tcW w:w="0" w:type="auto"/>
            <w:vAlign w:val="center"/>
          </w:tcPr>
          <w:p w14:paraId="68E5CCF7" w14:textId="13AF1A44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7</w:t>
            </w:r>
          </w:p>
        </w:tc>
        <w:tc>
          <w:tcPr>
            <w:tcW w:w="0" w:type="auto"/>
          </w:tcPr>
          <w:p w14:paraId="3936AC7B" w14:textId="7147D18C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456BDB92" w14:textId="0183ABBA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C75D7F0" w14:textId="3F8F60F8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0B2A">
              <w:rPr>
                <w:b/>
                <w:highlight w:val="yellow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FE9C12A" w14:textId="7A87E1C2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2</w:t>
            </w:r>
          </w:p>
        </w:tc>
        <w:tc>
          <w:tcPr>
            <w:tcW w:w="0" w:type="auto"/>
          </w:tcPr>
          <w:p w14:paraId="75A46430" w14:textId="49ECBD3F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4</w:t>
            </w:r>
          </w:p>
        </w:tc>
        <w:tc>
          <w:tcPr>
            <w:tcW w:w="0" w:type="auto"/>
            <w:vAlign w:val="center"/>
          </w:tcPr>
          <w:p w14:paraId="3EA47010" w14:textId="1A24F7C6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8</w:t>
            </w:r>
          </w:p>
        </w:tc>
        <w:tc>
          <w:tcPr>
            <w:tcW w:w="0" w:type="auto"/>
          </w:tcPr>
          <w:p w14:paraId="335FA529" w14:textId="6B3ECA17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65BB6BC2" w14:textId="774FDE46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5D34E00" w14:textId="17423143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0B2A">
              <w:rPr>
                <w:b/>
                <w:highlight w:val="yellow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664274D" w14:textId="61689202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2</w:t>
            </w:r>
          </w:p>
        </w:tc>
        <w:tc>
          <w:tcPr>
            <w:tcW w:w="0" w:type="auto"/>
          </w:tcPr>
          <w:p w14:paraId="6B446B85" w14:textId="03B63930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4</w:t>
            </w:r>
          </w:p>
        </w:tc>
        <w:tc>
          <w:tcPr>
            <w:tcW w:w="0" w:type="auto"/>
            <w:vAlign w:val="center"/>
          </w:tcPr>
          <w:p w14:paraId="3ADDB026" w14:textId="00BC8D7B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9</w:t>
            </w:r>
          </w:p>
        </w:tc>
        <w:tc>
          <w:tcPr>
            <w:tcW w:w="0" w:type="auto"/>
          </w:tcPr>
          <w:p w14:paraId="4E0F1A9A" w14:textId="62DBB34A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35313098" w14:textId="347C6F38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221D607" w14:textId="5C8C4D25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0B2A">
              <w:rPr>
                <w:b/>
                <w:highlight w:val="yellow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71CC19B" w14:textId="0D787DC1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4</w:t>
            </w:r>
          </w:p>
        </w:tc>
        <w:tc>
          <w:tcPr>
            <w:tcW w:w="0" w:type="auto"/>
          </w:tcPr>
          <w:p w14:paraId="353C22D6" w14:textId="627D16F9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  <w:vAlign w:val="center"/>
          </w:tcPr>
          <w:p w14:paraId="5F11492D" w14:textId="73E741B2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9</w:t>
            </w:r>
          </w:p>
        </w:tc>
        <w:tc>
          <w:tcPr>
            <w:tcW w:w="0" w:type="auto"/>
          </w:tcPr>
          <w:p w14:paraId="24C3990D" w14:textId="2179FD1E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7358EB35" w14:textId="7ED35C2A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B220A9D" w14:textId="09D03172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0B2A">
              <w:rPr>
                <w:b/>
                <w:highlight w:val="yellow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3FE093F" w14:textId="1305858F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4</w:t>
            </w:r>
          </w:p>
        </w:tc>
        <w:tc>
          <w:tcPr>
            <w:tcW w:w="0" w:type="auto"/>
          </w:tcPr>
          <w:p w14:paraId="63B5720D" w14:textId="55E179B1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  <w:vAlign w:val="center"/>
          </w:tcPr>
          <w:p w14:paraId="42E55775" w14:textId="460664BA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10</w:t>
            </w:r>
          </w:p>
        </w:tc>
        <w:tc>
          <w:tcPr>
            <w:tcW w:w="0" w:type="auto"/>
          </w:tcPr>
          <w:p w14:paraId="0D83AC4D" w14:textId="5FF03C91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19EFE031" w14:textId="0F75AEF6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54449F0" w14:textId="7E52FCD9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0B2A">
              <w:rPr>
                <w:b/>
                <w:highlight w:val="yellow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7D5556E" w14:textId="50BB0366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4</w:t>
            </w:r>
          </w:p>
        </w:tc>
        <w:tc>
          <w:tcPr>
            <w:tcW w:w="0" w:type="auto"/>
          </w:tcPr>
          <w:p w14:paraId="6E3B1D3F" w14:textId="317E2F8E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  <w:vAlign w:val="center"/>
          </w:tcPr>
          <w:p w14:paraId="6CDDF43E" w14:textId="50F329B6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11</w:t>
            </w:r>
          </w:p>
        </w:tc>
        <w:tc>
          <w:tcPr>
            <w:tcW w:w="0" w:type="auto"/>
          </w:tcPr>
          <w:p w14:paraId="30C5D48E" w14:textId="1E506A42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395AB2B8" w14:textId="3078267A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2788069" w14:textId="1B93FDC4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0B2A">
              <w:rPr>
                <w:b/>
                <w:highlight w:val="yellow"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3E2F000" w14:textId="177B0918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4</w:t>
            </w:r>
          </w:p>
        </w:tc>
        <w:tc>
          <w:tcPr>
            <w:tcW w:w="0" w:type="auto"/>
          </w:tcPr>
          <w:p w14:paraId="341DD7CA" w14:textId="66189CBB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  <w:vAlign w:val="center"/>
          </w:tcPr>
          <w:p w14:paraId="77EC252A" w14:textId="5941A8EB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12</w:t>
            </w:r>
          </w:p>
        </w:tc>
        <w:tc>
          <w:tcPr>
            <w:tcW w:w="0" w:type="auto"/>
          </w:tcPr>
          <w:p w14:paraId="0C68D676" w14:textId="0E0928D1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69A9F3ED" w14:textId="2CF832ED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7871D6D" w14:textId="46FA2A4B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0B2A">
              <w:rPr>
                <w:b/>
                <w:highlight w:val="yellow"/>
              </w:rPr>
              <w:t>14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580BD9B" w14:textId="063560CE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4</w:t>
            </w:r>
          </w:p>
        </w:tc>
        <w:tc>
          <w:tcPr>
            <w:tcW w:w="0" w:type="auto"/>
          </w:tcPr>
          <w:p w14:paraId="76F6C96F" w14:textId="48CF8558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  <w:vAlign w:val="center"/>
          </w:tcPr>
          <w:p w14:paraId="749A9744" w14:textId="5C3B57E2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13</w:t>
            </w:r>
          </w:p>
        </w:tc>
        <w:tc>
          <w:tcPr>
            <w:tcW w:w="0" w:type="auto"/>
          </w:tcPr>
          <w:p w14:paraId="48C68191" w14:textId="106F8E4E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17049019" w14:textId="02657EDB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7FFBE6A" w14:textId="6BA76DEA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0B2A">
              <w:rPr>
                <w:b/>
                <w:highlight w:val="yellow"/>
              </w:rPr>
              <w:t>15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938B0E3" w14:textId="11308AAB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4</w:t>
            </w:r>
          </w:p>
        </w:tc>
        <w:tc>
          <w:tcPr>
            <w:tcW w:w="0" w:type="auto"/>
          </w:tcPr>
          <w:p w14:paraId="3EE6E023" w14:textId="0E4481E3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  <w:vAlign w:val="center"/>
          </w:tcPr>
          <w:p w14:paraId="3A31793B" w14:textId="7537AB0B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14</w:t>
            </w:r>
          </w:p>
        </w:tc>
        <w:tc>
          <w:tcPr>
            <w:tcW w:w="0" w:type="auto"/>
          </w:tcPr>
          <w:p w14:paraId="0AC04F9C" w14:textId="22B2F88A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2A1BEF94" w14:textId="0EBAC20F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518C362" w14:textId="73A9AD12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0B2A">
              <w:rPr>
                <w:b/>
                <w:highlight w:val="yellow"/>
              </w:rPr>
              <w:t>16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20C5833" w14:textId="4F6170EB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4</w:t>
            </w:r>
          </w:p>
        </w:tc>
        <w:tc>
          <w:tcPr>
            <w:tcW w:w="0" w:type="auto"/>
          </w:tcPr>
          <w:p w14:paraId="6EA06EF2" w14:textId="6835B811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  <w:vAlign w:val="center"/>
          </w:tcPr>
          <w:p w14:paraId="1BCD32A0" w14:textId="6FE35610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15</w:t>
            </w:r>
          </w:p>
        </w:tc>
        <w:tc>
          <w:tcPr>
            <w:tcW w:w="0" w:type="auto"/>
          </w:tcPr>
          <w:p w14:paraId="2DB36E44" w14:textId="46F5946F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6FF748B5" w14:textId="5799F3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CC2D73C" w14:textId="7F69A79C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0B2A">
              <w:rPr>
                <w:b/>
                <w:highlight w:val="yellow"/>
              </w:rPr>
              <w:t>17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9C7E3CD" w14:textId="134FF8FF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</w:tcPr>
          <w:p w14:paraId="747B027E" w14:textId="7E1002B5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  <w:vAlign w:val="center"/>
          </w:tcPr>
          <w:p w14:paraId="2E1B7F81" w14:textId="4744E32C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15</w:t>
            </w:r>
          </w:p>
        </w:tc>
        <w:tc>
          <w:tcPr>
            <w:tcW w:w="0" w:type="auto"/>
          </w:tcPr>
          <w:p w14:paraId="481E0CBC" w14:textId="564C390B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669A7651" w14:textId="43DB6B0D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CAD4794" w14:textId="38CBEDEB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0B2A">
              <w:rPr>
                <w:b/>
                <w:highlight w:val="yellow"/>
              </w:rPr>
              <w:t>18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E9FF479" w14:textId="02732F89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</w:tcPr>
          <w:p w14:paraId="79729B99" w14:textId="17F3421C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  <w:vAlign w:val="center"/>
          </w:tcPr>
          <w:p w14:paraId="3CC82E06" w14:textId="6A3BED82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16</w:t>
            </w:r>
          </w:p>
        </w:tc>
        <w:tc>
          <w:tcPr>
            <w:tcW w:w="0" w:type="auto"/>
          </w:tcPr>
          <w:p w14:paraId="53A6BAFF" w14:textId="45354937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6705EF42" w14:textId="3E60AA58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EB9EEF8" w14:textId="1813940F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0B2A">
              <w:rPr>
                <w:b/>
                <w:highlight w:val="yellow"/>
              </w:rPr>
              <w:t>19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E118F5D" w14:textId="4223B248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</w:tcPr>
          <w:p w14:paraId="12B5B283" w14:textId="6E7B3BC9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  <w:vAlign w:val="center"/>
          </w:tcPr>
          <w:p w14:paraId="5F8E0941" w14:textId="08B180BD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17</w:t>
            </w:r>
          </w:p>
        </w:tc>
        <w:tc>
          <w:tcPr>
            <w:tcW w:w="0" w:type="auto"/>
          </w:tcPr>
          <w:p w14:paraId="1D73C66A" w14:textId="2846A43D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52CCB5C8" w14:textId="7D8F9F2E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9B89F59" w14:textId="1CA489BC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0B2A">
              <w:rPr>
                <w:b/>
                <w:highlight w:val="yellow"/>
              </w:rPr>
              <w:t>20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AC61A82" w14:textId="6F44B82D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</w:tcPr>
          <w:p w14:paraId="4CF3CCC2" w14:textId="3A5A901B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  <w:vAlign w:val="center"/>
          </w:tcPr>
          <w:p w14:paraId="40031F18" w14:textId="3F573C18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18</w:t>
            </w:r>
          </w:p>
        </w:tc>
        <w:tc>
          <w:tcPr>
            <w:tcW w:w="0" w:type="auto"/>
          </w:tcPr>
          <w:p w14:paraId="09DA9D47" w14:textId="39178929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6999D71C" w14:textId="22D0601F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266A03C" w14:textId="10A927DC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0B2A">
              <w:rPr>
                <w:b/>
                <w:highlight w:val="yellow"/>
              </w:rPr>
              <w:t>21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61DEAD4" w14:textId="446ACCCF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</w:tcPr>
          <w:p w14:paraId="44C67000" w14:textId="503FE948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  <w:vAlign w:val="center"/>
          </w:tcPr>
          <w:p w14:paraId="0BC3978E" w14:textId="3EE53EF5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19</w:t>
            </w:r>
          </w:p>
        </w:tc>
        <w:tc>
          <w:tcPr>
            <w:tcW w:w="0" w:type="auto"/>
          </w:tcPr>
          <w:p w14:paraId="2F044900" w14:textId="56F5AAEE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1E728A96" w14:textId="52714044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DDE33AC" w14:textId="7BAD01A3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0B2A">
              <w:rPr>
                <w:b/>
                <w:highlight w:val="yellow"/>
              </w:rPr>
              <w:lastRenderedPageBreak/>
              <w:t>22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07139E7" w14:textId="3724B2BE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</w:tcPr>
          <w:p w14:paraId="72C74CC0" w14:textId="15E9E57D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  <w:vAlign w:val="center"/>
          </w:tcPr>
          <w:p w14:paraId="62D848ED" w14:textId="4915A44E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20</w:t>
            </w:r>
          </w:p>
        </w:tc>
        <w:tc>
          <w:tcPr>
            <w:tcW w:w="0" w:type="auto"/>
          </w:tcPr>
          <w:p w14:paraId="5DBB648A" w14:textId="29AB5FC7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29A26865" w14:textId="790CFB4A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B3B51D8" w14:textId="5E4D3181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0B2A">
              <w:rPr>
                <w:b/>
                <w:highlight w:val="yellow"/>
              </w:rPr>
              <w:t>23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DBF8B89" w14:textId="527114A7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</w:tcPr>
          <w:p w14:paraId="5858C5DC" w14:textId="57322EFF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  <w:vAlign w:val="center"/>
          </w:tcPr>
          <w:p w14:paraId="60AB6083" w14:textId="3B41CECB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21</w:t>
            </w:r>
          </w:p>
        </w:tc>
        <w:tc>
          <w:tcPr>
            <w:tcW w:w="0" w:type="auto"/>
          </w:tcPr>
          <w:p w14:paraId="02113B13" w14:textId="2E861DAD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23AE98A8" w14:textId="6A13FEAC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68BA642" w14:textId="66A719A3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0B2A">
              <w:rPr>
                <w:b/>
                <w:highlight w:val="yellow"/>
              </w:rPr>
              <w:t>24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6761B53" w14:textId="338F5E87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</w:tcPr>
          <w:p w14:paraId="3C0327D4" w14:textId="1E2A327E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  <w:vAlign w:val="center"/>
          </w:tcPr>
          <w:p w14:paraId="601BC056" w14:textId="53DFD042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22</w:t>
            </w:r>
          </w:p>
        </w:tc>
        <w:tc>
          <w:tcPr>
            <w:tcW w:w="0" w:type="auto"/>
          </w:tcPr>
          <w:p w14:paraId="1C1E043A" w14:textId="6A2D3B27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6450A4C7" w14:textId="4694D33A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C2330B5" w14:textId="4C454E90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0B2A">
              <w:rPr>
                <w:b/>
                <w:highlight w:val="yellow"/>
              </w:rPr>
              <w:t>25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D107B20" w14:textId="19E3DB4F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</w:tcPr>
          <w:p w14:paraId="2C505FB4" w14:textId="556115E1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  <w:vAlign w:val="center"/>
          </w:tcPr>
          <w:p w14:paraId="22745795" w14:textId="08912AB7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23</w:t>
            </w:r>
          </w:p>
        </w:tc>
        <w:tc>
          <w:tcPr>
            <w:tcW w:w="0" w:type="auto"/>
          </w:tcPr>
          <w:p w14:paraId="56782DB6" w14:textId="6443480B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075EC6BD" w14:textId="5B7E908F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4CE423C" w14:textId="44205704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0B2A">
              <w:rPr>
                <w:b/>
                <w:highlight w:val="yellow"/>
              </w:rPr>
              <w:t>26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7CFA666" w14:textId="27B7188F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</w:tcPr>
          <w:p w14:paraId="742F9681" w14:textId="3635F334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320B2A">
              <w:rPr>
                <w:highlight w:val="yellow"/>
              </w:rPr>
              <w:t>6</w:t>
            </w:r>
          </w:p>
        </w:tc>
        <w:tc>
          <w:tcPr>
            <w:tcW w:w="0" w:type="auto"/>
            <w:vAlign w:val="center"/>
          </w:tcPr>
          <w:p w14:paraId="60ADD204" w14:textId="4EBFCFC8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B2A">
              <w:rPr>
                <w:highlight w:val="yellow"/>
              </w:rPr>
              <w:t>24</w:t>
            </w:r>
          </w:p>
        </w:tc>
        <w:tc>
          <w:tcPr>
            <w:tcW w:w="0" w:type="auto"/>
          </w:tcPr>
          <w:p w14:paraId="217C97F1" w14:textId="042FB806" w:rsidR="00D11C5E" w:rsidRPr="00320B2A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906309">
              <w:rPr>
                <w:lang w:val="en-US"/>
              </w:rPr>
              <w:t>No</w:t>
            </w:r>
          </w:p>
        </w:tc>
      </w:tr>
      <w:tr w:rsidR="00D11C5E" w:rsidRPr="000D3CFB" w14:paraId="0F3E45C2" w14:textId="43DDB1CC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5DFD7FB" w14:textId="369B8D39" w:rsidR="00D11C5E" w:rsidRPr="00D11C5E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b/>
                <w:highlight w:val="yellow"/>
              </w:rPr>
            </w:pPr>
            <w:r w:rsidRPr="00D11C5E">
              <w:rPr>
                <w:b/>
                <w:highlight w:val="yellow"/>
              </w:rPr>
              <w:t>27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76D862F" w14:textId="08859F6C" w:rsidR="00D11C5E" w:rsidRPr="00D11C5E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D11C5E">
              <w:rPr>
                <w:highlight w:val="yellow"/>
              </w:rPr>
              <w:t>6</w:t>
            </w:r>
          </w:p>
        </w:tc>
        <w:tc>
          <w:tcPr>
            <w:tcW w:w="0" w:type="auto"/>
          </w:tcPr>
          <w:p w14:paraId="6FC19648" w14:textId="0941B24D" w:rsidR="00D11C5E" w:rsidRPr="00D11C5E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D11C5E">
              <w:rPr>
                <w:highlight w:val="yellow"/>
              </w:rPr>
              <w:t>6</w:t>
            </w:r>
          </w:p>
        </w:tc>
        <w:tc>
          <w:tcPr>
            <w:tcW w:w="0" w:type="auto"/>
            <w:vAlign w:val="center"/>
          </w:tcPr>
          <w:p w14:paraId="70AF46DB" w14:textId="3861F310" w:rsidR="00D11C5E" w:rsidRPr="00D11C5E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yellow"/>
              </w:rPr>
            </w:pPr>
            <w:r w:rsidRPr="00D11C5E">
              <w:rPr>
                <w:highlight w:val="yellow"/>
              </w:rPr>
              <w:t>25</w:t>
            </w:r>
          </w:p>
        </w:tc>
        <w:tc>
          <w:tcPr>
            <w:tcW w:w="0" w:type="auto"/>
          </w:tcPr>
          <w:p w14:paraId="2AFAB042" w14:textId="0E78170C" w:rsidR="00D11C5E" w:rsidRPr="000D3CFB" w:rsidRDefault="00D11C5E" w:rsidP="00D11C5E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No</w:t>
            </w:r>
          </w:p>
        </w:tc>
      </w:tr>
      <w:tr w:rsidR="00E27BA7" w:rsidRPr="000D3CFB" w14:paraId="0DDADF0F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1BF6A7E" w14:textId="2084A30A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b/>
                <w:strike/>
                <w:highlight w:val="cyan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cyan"/>
              </w:rPr>
              <w:t>28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76539CA" w14:textId="4BCE9419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strike/>
                <w:highlight w:val="cyan"/>
              </w:rPr>
            </w:pPr>
            <w:r w:rsidRPr="00453C8F">
              <w:rPr>
                <w:rFonts w:ascii="Arial" w:hAnsi="Arial" w:cs="Arial"/>
                <w:sz w:val="18"/>
                <w:szCs w:val="18"/>
                <w:highlight w:val="cyan"/>
              </w:rPr>
              <w:t xml:space="preserve">8 </w:t>
            </w:r>
          </w:p>
        </w:tc>
        <w:tc>
          <w:tcPr>
            <w:tcW w:w="0" w:type="auto"/>
          </w:tcPr>
          <w:p w14:paraId="1166E84E" w14:textId="4F1457D3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strike/>
                <w:highlight w:val="cyan"/>
              </w:rPr>
            </w:pPr>
            <w:r w:rsidRPr="00453C8F">
              <w:rPr>
                <w:highlight w:val="cyan"/>
              </w:rPr>
              <w:t>8</w:t>
            </w:r>
          </w:p>
        </w:tc>
        <w:tc>
          <w:tcPr>
            <w:tcW w:w="0" w:type="auto"/>
            <w:vAlign w:val="center"/>
          </w:tcPr>
          <w:p w14:paraId="33EABDB8" w14:textId="5A7A2433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strike/>
                <w:highlight w:val="cyan"/>
              </w:rPr>
            </w:pPr>
            <w:r w:rsidRPr="00453C8F">
              <w:rPr>
                <w:rFonts w:ascii="Arial" w:hAnsi="Arial" w:cs="Arial"/>
                <w:sz w:val="18"/>
                <w:szCs w:val="18"/>
                <w:highlight w:val="cyan"/>
              </w:rPr>
              <w:t xml:space="preserve">25 </w:t>
            </w:r>
          </w:p>
        </w:tc>
        <w:tc>
          <w:tcPr>
            <w:tcW w:w="0" w:type="auto"/>
          </w:tcPr>
          <w:p w14:paraId="4F7D1D53" w14:textId="67115768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strike/>
              </w:rPr>
            </w:pPr>
            <w:r w:rsidRPr="00561928">
              <w:t>No</w:t>
            </w:r>
          </w:p>
        </w:tc>
      </w:tr>
      <w:tr w:rsidR="00E27BA7" w:rsidRPr="000D3CFB" w14:paraId="2B440484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11EB1FE" w14:textId="58C8984D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cyan"/>
              </w:rPr>
              <w:t>29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419F4A98" w14:textId="78B16524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453C8F">
              <w:rPr>
                <w:rFonts w:ascii="Arial" w:hAnsi="Arial" w:cs="Arial"/>
                <w:sz w:val="18"/>
                <w:szCs w:val="18"/>
                <w:highlight w:val="cyan"/>
              </w:rPr>
              <w:t xml:space="preserve">8 </w:t>
            </w:r>
          </w:p>
        </w:tc>
        <w:tc>
          <w:tcPr>
            <w:tcW w:w="0" w:type="auto"/>
          </w:tcPr>
          <w:p w14:paraId="16FD83A9" w14:textId="48820619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  <w:r w:rsidRPr="00453C8F">
              <w:rPr>
                <w:highlight w:val="cyan"/>
              </w:rPr>
              <w:t>8</w:t>
            </w:r>
          </w:p>
        </w:tc>
        <w:tc>
          <w:tcPr>
            <w:tcW w:w="0" w:type="auto"/>
            <w:vAlign w:val="center"/>
          </w:tcPr>
          <w:p w14:paraId="16B0A717" w14:textId="3F30B5D6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453C8F">
              <w:rPr>
                <w:rFonts w:ascii="Arial" w:hAnsi="Arial" w:cs="Arial"/>
                <w:sz w:val="18"/>
                <w:szCs w:val="18"/>
                <w:highlight w:val="cyan"/>
              </w:rPr>
              <w:t xml:space="preserve">27 </w:t>
            </w:r>
          </w:p>
        </w:tc>
        <w:tc>
          <w:tcPr>
            <w:tcW w:w="0" w:type="auto"/>
          </w:tcPr>
          <w:p w14:paraId="1206D5C8" w14:textId="1F531A22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strike/>
              </w:rPr>
            </w:pPr>
            <w:r w:rsidRPr="00561928">
              <w:t>No</w:t>
            </w:r>
          </w:p>
        </w:tc>
      </w:tr>
      <w:tr w:rsidR="00E27BA7" w:rsidRPr="000D3CFB" w14:paraId="44E55503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571214" w14:textId="55EBF8E7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cyan"/>
              </w:rPr>
              <w:t>30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7E5D504B" w14:textId="3DC9F65B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453C8F">
              <w:rPr>
                <w:rFonts w:ascii="Arial" w:hAnsi="Arial" w:cs="Arial"/>
                <w:sz w:val="18"/>
                <w:szCs w:val="18"/>
                <w:highlight w:val="cyan"/>
              </w:rPr>
              <w:t xml:space="preserve">8 </w:t>
            </w:r>
          </w:p>
        </w:tc>
        <w:tc>
          <w:tcPr>
            <w:tcW w:w="0" w:type="auto"/>
          </w:tcPr>
          <w:p w14:paraId="5CDE54F1" w14:textId="07FCC4B9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  <w:r w:rsidRPr="00453C8F">
              <w:rPr>
                <w:highlight w:val="cyan"/>
              </w:rPr>
              <w:t>8</w:t>
            </w:r>
          </w:p>
        </w:tc>
        <w:tc>
          <w:tcPr>
            <w:tcW w:w="0" w:type="auto"/>
            <w:vAlign w:val="center"/>
          </w:tcPr>
          <w:p w14:paraId="586D7997" w14:textId="0713A183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453C8F">
              <w:rPr>
                <w:rFonts w:ascii="Arial" w:hAnsi="Arial" w:cs="Arial"/>
                <w:sz w:val="18"/>
                <w:szCs w:val="18"/>
                <w:highlight w:val="cyan"/>
              </w:rPr>
              <w:t xml:space="preserve">28 </w:t>
            </w:r>
          </w:p>
        </w:tc>
        <w:tc>
          <w:tcPr>
            <w:tcW w:w="0" w:type="auto"/>
          </w:tcPr>
          <w:p w14:paraId="7ADE801A" w14:textId="521E4CAA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strike/>
              </w:rPr>
            </w:pPr>
            <w:r w:rsidRPr="00561928">
              <w:t>No</w:t>
            </w:r>
          </w:p>
        </w:tc>
      </w:tr>
      <w:tr w:rsidR="00E27BA7" w:rsidRPr="000D3CFB" w14:paraId="13E0EB05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6619512" w14:textId="2C7BCDAD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cyan"/>
              </w:rPr>
              <w:t>31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18A0DADD" w14:textId="6D664A6E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453C8F">
              <w:rPr>
                <w:rFonts w:ascii="Arial" w:hAnsi="Arial" w:cs="Arial"/>
                <w:sz w:val="18"/>
                <w:szCs w:val="18"/>
                <w:highlight w:val="cyan"/>
              </w:rPr>
              <w:t xml:space="preserve">8 </w:t>
            </w:r>
          </w:p>
        </w:tc>
        <w:tc>
          <w:tcPr>
            <w:tcW w:w="0" w:type="auto"/>
          </w:tcPr>
          <w:p w14:paraId="6DF9058F" w14:textId="08425C85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  <w:r w:rsidRPr="00453C8F">
              <w:rPr>
                <w:highlight w:val="cyan"/>
              </w:rPr>
              <w:t>8</w:t>
            </w:r>
          </w:p>
        </w:tc>
        <w:tc>
          <w:tcPr>
            <w:tcW w:w="0" w:type="auto"/>
            <w:vAlign w:val="center"/>
          </w:tcPr>
          <w:p w14:paraId="05571E69" w14:textId="74E405D9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453C8F">
              <w:rPr>
                <w:rFonts w:ascii="Arial" w:hAnsi="Arial" w:cs="Arial"/>
                <w:sz w:val="18"/>
                <w:szCs w:val="18"/>
                <w:highlight w:val="cyan"/>
              </w:rPr>
              <w:t xml:space="preserve">29 </w:t>
            </w:r>
          </w:p>
        </w:tc>
        <w:tc>
          <w:tcPr>
            <w:tcW w:w="0" w:type="auto"/>
          </w:tcPr>
          <w:p w14:paraId="7A366580" w14:textId="6F6FE614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strike/>
              </w:rPr>
            </w:pPr>
            <w:r w:rsidRPr="00561928">
              <w:t>No</w:t>
            </w:r>
          </w:p>
        </w:tc>
      </w:tr>
      <w:tr w:rsidR="00E27BA7" w:rsidRPr="000D3CFB" w14:paraId="1CA2DE6E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92CC0B2" w14:textId="7712CE5B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cyan"/>
              </w:rPr>
              <w:t>32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24E95A49" w14:textId="2A4EE39F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453C8F">
              <w:rPr>
                <w:rFonts w:ascii="Arial" w:hAnsi="Arial" w:cs="Arial"/>
                <w:sz w:val="18"/>
                <w:szCs w:val="18"/>
                <w:highlight w:val="cyan"/>
              </w:rPr>
              <w:t xml:space="preserve">8 </w:t>
            </w:r>
          </w:p>
        </w:tc>
        <w:tc>
          <w:tcPr>
            <w:tcW w:w="0" w:type="auto"/>
          </w:tcPr>
          <w:p w14:paraId="27397265" w14:textId="2F7F18B0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  <w:r w:rsidRPr="00453C8F">
              <w:rPr>
                <w:highlight w:val="cyan"/>
              </w:rPr>
              <w:t>8</w:t>
            </w:r>
          </w:p>
        </w:tc>
        <w:tc>
          <w:tcPr>
            <w:tcW w:w="0" w:type="auto"/>
            <w:vAlign w:val="center"/>
          </w:tcPr>
          <w:p w14:paraId="61E6584B" w14:textId="39E2EE2E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453C8F">
              <w:rPr>
                <w:rFonts w:ascii="Arial" w:hAnsi="Arial" w:cs="Arial"/>
                <w:sz w:val="18"/>
                <w:szCs w:val="18"/>
                <w:highlight w:val="cyan"/>
              </w:rPr>
              <w:t xml:space="preserve">30 </w:t>
            </w:r>
          </w:p>
        </w:tc>
        <w:tc>
          <w:tcPr>
            <w:tcW w:w="0" w:type="auto"/>
          </w:tcPr>
          <w:p w14:paraId="5CD619A6" w14:textId="32DA82AE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strike/>
              </w:rPr>
            </w:pPr>
            <w:r w:rsidRPr="00561928">
              <w:t>No</w:t>
            </w:r>
          </w:p>
        </w:tc>
      </w:tr>
      <w:tr w:rsidR="00E27BA7" w:rsidRPr="000D3CFB" w14:paraId="02EFDAE4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3ED4D44" w14:textId="35118DC7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cyan"/>
              </w:rPr>
              <w:t>33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1B9FF6C" w14:textId="75B0F087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453C8F">
              <w:rPr>
                <w:rFonts w:ascii="Arial" w:hAnsi="Arial" w:cs="Arial"/>
                <w:sz w:val="18"/>
                <w:szCs w:val="18"/>
                <w:highlight w:val="cyan"/>
              </w:rPr>
              <w:t xml:space="preserve">8 </w:t>
            </w:r>
          </w:p>
        </w:tc>
        <w:tc>
          <w:tcPr>
            <w:tcW w:w="0" w:type="auto"/>
          </w:tcPr>
          <w:p w14:paraId="6788A447" w14:textId="200868ED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  <w:r w:rsidRPr="00453C8F">
              <w:rPr>
                <w:highlight w:val="cyan"/>
              </w:rPr>
              <w:t>8</w:t>
            </w:r>
          </w:p>
        </w:tc>
        <w:tc>
          <w:tcPr>
            <w:tcW w:w="0" w:type="auto"/>
            <w:vAlign w:val="center"/>
          </w:tcPr>
          <w:p w14:paraId="00133407" w14:textId="7DAE0590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453C8F">
              <w:rPr>
                <w:rFonts w:ascii="Arial" w:hAnsi="Arial" w:cs="Arial"/>
                <w:sz w:val="18"/>
                <w:szCs w:val="18"/>
                <w:highlight w:val="cyan"/>
              </w:rPr>
              <w:t xml:space="preserve">31 </w:t>
            </w:r>
          </w:p>
        </w:tc>
        <w:tc>
          <w:tcPr>
            <w:tcW w:w="0" w:type="auto"/>
          </w:tcPr>
          <w:p w14:paraId="7BBFAA29" w14:textId="03D418F8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strike/>
              </w:rPr>
            </w:pPr>
            <w:r w:rsidRPr="00561928">
              <w:t>No</w:t>
            </w:r>
          </w:p>
        </w:tc>
      </w:tr>
      <w:tr w:rsidR="00E27BA7" w:rsidRPr="000D3CFB" w14:paraId="5CE9D8C6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D21FC7B" w14:textId="48FC23A8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cyan"/>
              </w:rPr>
              <w:t>34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3BDFB188" w14:textId="0C1F2134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453C8F">
              <w:rPr>
                <w:rFonts w:ascii="Arial" w:hAnsi="Arial" w:cs="Arial"/>
                <w:sz w:val="18"/>
                <w:szCs w:val="18"/>
                <w:highlight w:val="cyan"/>
              </w:rPr>
              <w:t xml:space="preserve">8 </w:t>
            </w:r>
          </w:p>
        </w:tc>
        <w:tc>
          <w:tcPr>
            <w:tcW w:w="0" w:type="auto"/>
          </w:tcPr>
          <w:p w14:paraId="0FAA86C0" w14:textId="21498350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  <w:r w:rsidRPr="00453C8F">
              <w:rPr>
                <w:highlight w:val="cyan"/>
              </w:rPr>
              <w:t>8</w:t>
            </w:r>
          </w:p>
        </w:tc>
        <w:tc>
          <w:tcPr>
            <w:tcW w:w="0" w:type="auto"/>
            <w:vAlign w:val="center"/>
          </w:tcPr>
          <w:p w14:paraId="1C002D26" w14:textId="1C3F491D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453C8F">
              <w:rPr>
                <w:rFonts w:ascii="Arial" w:hAnsi="Arial" w:cs="Arial"/>
                <w:sz w:val="18"/>
                <w:szCs w:val="18"/>
                <w:highlight w:val="cyan"/>
              </w:rPr>
              <w:t xml:space="preserve">32 </w:t>
            </w:r>
          </w:p>
        </w:tc>
        <w:tc>
          <w:tcPr>
            <w:tcW w:w="0" w:type="auto"/>
          </w:tcPr>
          <w:p w14:paraId="4DD0C386" w14:textId="7ACE87B4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strike/>
              </w:rPr>
            </w:pPr>
            <w:r w:rsidRPr="00561928">
              <w:t>No</w:t>
            </w:r>
          </w:p>
        </w:tc>
      </w:tr>
      <w:tr w:rsidR="00E27BA7" w:rsidRPr="000D3CFB" w14:paraId="5FEDF93D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B8FC8A2" w14:textId="1F70FF45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cyan"/>
              </w:rPr>
              <w:t>35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6610D4AD" w14:textId="25674CFC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453C8F">
              <w:rPr>
                <w:rFonts w:ascii="Arial" w:hAnsi="Arial" w:cs="Arial"/>
                <w:sz w:val="18"/>
                <w:szCs w:val="18"/>
                <w:highlight w:val="cyan"/>
              </w:rPr>
              <w:t xml:space="preserve">8 </w:t>
            </w:r>
          </w:p>
        </w:tc>
        <w:tc>
          <w:tcPr>
            <w:tcW w:w="0" w:type="auto"/>
          </w:tcPr>
          <w:p w14:paraId="2EBBEB48" w14:textId="07013113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  <w:r w:rsidRPr="00453C8F">
              <w:rPr>
                <w:highlight w:val="cyan"/>
              </w:rPr>
              <w:t>8</w:t>
            </w:r>
          </w:p>
        </w:tc>
        <w:tc>
          <w:tcPr>
            <w:tcW w:w="0" w:type="auto"/>
            <w:vAlign w:val="center"/>
          </w:tcPr>
          <w:p w14:paraId="7A3DFB59" w14:textId="43B64CDF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453C8F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33A</w:t>
            </w:r>
            <w:r w:rsidRPr="00453C8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</w:p>
        </w:tc>
        <w:tc>
          <w:tcPr>
            <w:tcW w:w="0" w:type="auto"/>
          </w:tcPr>
          <w:p w14:paraId="36E08F80" w14:textId="60390BA2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strike/>
                <w:highlight w:val="cyan"/>
              </w:rPr>
            </w:pPr>
            <w:r w:rsidRPr="00561928">
              <w:t>No</w:t>
            </w:r>
          </w:p>
        </w:tc>
      </w:tr>
      <w:tr w:rsidR="00E27BA7" w:rsidRPr="000D3CFB" w14:paraId="3DB68352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835566B" w14:textId="3F8C3175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cyan"/>
              </w:rPr>
              <w:t>36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114132FF" w14:textId="6AF5953D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453C8F">
              <w:rPr>
                <w:rFonts w:ascii="Arial" w:hAnsi="Arial" w:cs="Arial"/>
                <w:sz w:val="18"/>
                <w:szCs w:val="18"/>
                <w:highlight w:val="cyan"/>
              </w:rPr>
              <w:t xml:space="preserve">8 </w:t>
            </w:r>
          </w:p>
        </w:tc>
        <w:tc>
          <w:tcPr>
            <w:tcW w:w="0" w:type="auto"/>
          </w:tcPr>
          <w:p w14:paraId="0D4E183D" w14:textId="6A6B25D1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  <w:r w:rsidRPr="00453C8F">
              <w:rPr>
                <w:highlight w:val="cyan"/>
              </w:rPr>
              <w:t>8</w:t>
            </w:r>
          </w:p>
        </w:tc>
        <w:tc>
          <w:tcPr>
            <w:tcW w:w="0" w:type="auto"/>
            <w:vAlign w:val="center"/>
          </w:tcPr>
          <w:p w14:paraId="08048719" w14:textId="264EDFB6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453C8F">
              <w:rPr>
                <w:rFonts w:ascii="Arial" w:hAnsi="Arial" w:cs="Arial"/>
                <w:sz w:val="18"/>
                <w:szCs w:val="18"/>
                <w:highlight w:val="cyan"/>
              </w:rPr>
              <w:t>33</w:t>
            </w:r>
            <w:r w:rsidRPr="00453C8F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/</w:t>
            </w:r>
            <w:r w:rsidRPr="00453C8F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>33B</w:t>
            </w:r>
            <w:r w:rsidRPr="00453C8F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</w:p>
        </w:tc>
        <w:tc>
          <w:tcPr>
            <w:tcW w:w="0" w:type="auto"/>
          </w:tcPr>
          <w:p w14:paraId="30BF80A2" w14:textId="078040D0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strike/>
              </w:rPr>
            </w:pPr>
            <w:r w:rsidRPr="00561928">
              <w:t>No</w:t>
            </w:r>
          </w:p>
        </w:tc>
      </w:tr>
      <w:tr w:rsidR="00E27BA7" w:rsidRPr="000D3CFB" w14:paraId="7AFD6129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5DEB4CE" w14:textId="7569E1F2" w:rsidR="00E27BA7" w:rsidRPr="00E27BA7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>37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4BCAF5F0" w14:textId="4681F862" w:rsidR="00E27BA7" w:rsidRPr="00E27BA7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E27BA7">
              <w:rPr>
                <w:rFonts w:ascii="Arial" w:hAnsi="Arial" w:cs="Arial"/>
                <w:sz w:val="18"/>
                <w:szCs w:val="18"/>
                <w:highlight w:val="green"/>
              </w:rPr>
              <w:t>10</w:t>
            </w:r>
          </w:p>
        </w:tc>
        <w:tc>
          <w:tcPr>
            <w:tcW w:w="0" w:type="auto"/>
          </w:tcPr>
          <w:p w14:paraId="4449CD62" w14:textId="0322A4BE" w:rsidR="00E27BA7" w:rsidRPr="00E27BA7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green"/>
              </w:rPr>
            </w:pPr>
            <w:r w:rsidRPr="00E27BA7">
              <w:rPr>
                <w:highlight w:val="green"/>
              </w:rPr>
              <w:t>10</w:t>
            </w:r>
          </w:p>
        </w:tc>
        <w:tc>
          <w:tcPr>
            <w:tcW w:w="0" w:type="auto"/>
            <w:vAlign w:val="center"/>
          </w:tcPr>
          <w:p w14:paraId="5E58F03B" w14:textId="6316B808" w:rsidR="00E27BA7" w:rsidRPr="00E27BA7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E27BA7">
              <w:rPr>
                <w:rFonts w:ascii="Arial" w:hAnsi="Arial" w:cs="Arial"/>
                <w:sz w:val="18"/>
                <w:szCs w:val="18"/>
                <w:highlight w:val="green"/>
              </w:rPr>
              <w:t>34A</w:t>
            </w:r>
          </w:p>
        </w:tc>
        <w:tc>
          <w:tcPr>
            <w:tcW w:w="0" w:type="auto"/>
          </w:tcPr>
          <w:p w14:paraId="1504FA27" w14:textId="567B613B" w:rsidR="00E27BA7" w:rsidRPr="00561928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No</w:t>
            </w:r>
          </w:p>
        </w:tc>
      </w:tr>
      <w:tr w:rsidR="00E27BA7" w:rsidRPr="000D3CFB" w14:paraId="37BC2F7A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CD05BFD" w14:textId="4F8B2D8F" w:rsidR="00E27BA7" w:rsidRPr="00E27BA7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>38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7065C93B" w14:textId="613B8ABB" w:rsidR="00E27BA7" w:rsidRPr="00E27BA7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E27BA7">
              <w:rPr>
                <w:rFonts w:ascii="Arial" w:hAnsi="Arial" w:cs="Arial"/>
                <w:sz w:val="18"/>
                <w:szCs w:val="18"/>
                <w:highlight w:val="green"/>
              </w:rPr>
              <w:t>10</w:t>
            </w:r>
          </w:p>
        </w:tc>
        <w:tc>
          <w:tcPr>
            <w:tcW w:w="0" w:type="auto"/>
          </w:tcPr>
          <w:p w14:paraId="0BE5D1DA" w14:textId="44460F8F" w:rsidR="00E27BA7" w:rsidRPr="00E27BA7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green"/>
              </w:rPr>
            </w:pPr>
            <w:r w:rsidRPr="00E27BA7">
              <w:rPr>
                <w:highlight w:val="green"/>
              </w:rPr>
              <w:t>10</w:t>
            </w:r>
          </w:p>
        </w:tc>
        <w:tc>
          <w:tcPr>
            <w:tcW w:w="0" w:type="auto"/>
            <w:vAlign w:val="center"/>
          </w:tcPr>
          <w:p w14:paraId="0AB03D97" w14:textId="4ECFC2CE" w:rsidR="00E27BA7" w:rsidRPr="00E27BA7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E27BA7">
              <w:rPr>
                <w:rFonts w:ascii="Arial" w:hAnsi="Arial" w:cs="Arial"/>
                <w:sz w:val="18"/>
                <w:szCs w:val="18"/>
                <w:highlight w:val="green"/>
              </w:rPr>
              <w:t>35</w:t>
            </w:r>
          </w:p>
        </w:tc>
        <w:tc>
          <w:tcPr>
            <w:tcW w:w="0" w:type="auto"/>
          </w:tcPr>
          <w:p w14:paraId="26376F79" w14:textId="07D7584D" w:rsidR="00E27BA7" w:rsidRPr="00561928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No</w:t>
            </w:r>
          </w:p>
        </w:tc>
      </w:tr>
      <w:tr w:rsidR="00E27BA7" w:rsidRPr="000D3CFB" w14:paraId="32AF5438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556B99B" w14:textId="72B00776" w:rsidR="00E27BA7" w:rsidRPr="00E27BA7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>39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0B1B3E49" w14:textId="79F999C6" w:rsidR="00E27BA7" w:rsidRPr="00E27BA7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E27BA7">
              <w:rPr>
                <w:rFonts w:ascii="Arial" w:hAnsi="Arial" w:cs="Arial"/>
                <w:sz w:val="18"/>
                <w:szCs w:val="18"/>
                <w:highlight w:val="green"/>
              </w:rPr>
              <w:t>10</w:t>
            </w:r>
          </w:p>
        </w:tc>
        <w:tc>
          <w:tcPr>
            <w:tcW w:w="0" w:type="auto"/>
          </w:tcPr>
          <w:p w14:paraId="2F313B3B" w14:textId="778D373D" w:rsidR="00E27BA7" w:rsidRPr="00E27BA7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green"/>
              </w:rPr>
            </w:pPr>
            <w:r w:rsidRPr="00E27BA7">
              <w:rPr>
                <w:highlight w:val="green"/>
              </w:rPr>
              <w:t>10</w:t>
            </w:r>
          </w:p>
        </w:tc>
        <w:tc>
          <w:tcPr>
            <w:tcW w:w="0" w:type="auto"/>
            <w:vAlign w:val="center"/>
          </w:tcPr>
          <w:p w14:paraId="0EBA0F91" w14:textId="7F8D182A" w:rsidR="00E27BA7" w:rsidRPr="00E27BA7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E27BA7">
              <w:rPr>
                <w:rFonts w:ascii="Arial" w:hAnsi="Arial" w:cs="Arial"/>
                <w:sz w:val="18"/>
                <w:szCs w:val="18"/>
                <w:highlight w:val="green"/>
              </w:rPr>
              <w:t>36</w:t>
            </w:r>
          </w:p>
        </w:tc>
        <w:tc>
          <w:tcPr>
            <w:tcW w:w="0" w:type="auto"/>
          </w:tcPr>
          <w:p w14:paraId="12F3EBF2" w14:textId="5A0E970A" w:rsidR="00E27BA7" w:rsidRPr="00561928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No</w:t>
            </w:r>
          </w:p>
        </w:tc>
      </w:tr>
      <w:tr w:rsidR="00E27BA7" w:rsidRPr="000D3CFB" w14:paraId="16F48A0C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4045D6D" w14:textId="7F79D829" w:rsidR="00E27BA7" w:rsidRPr="00E27BA7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>40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680D91E" w14:textId="08C80057" w:rsidR="00E27BA7" w:rsidRPr="00E27BA7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E27BA7">
              <w:rPr>
                <w:rFonts w:ascii="Arial" w:hAnsi="Arial" w:cs="Arial"/>
                <w:sz w:val="18"/>
                <w:szCs w:val="18"/>
                <w:highlight w:val="green"/>
              </w:rPr>
              <w:t>10</w:t>
            </w:r>
          </w:p>
        </w:tc>
        <w:tc>
          <w:tcPr>
            <w:tcW w:w="0" w:type="auto"/>
          </w:tcPr>
          <w:p w14:paraId="2816286B" w14:textId="7BC1B6B5" w:rsidR="00E27BA7" w:rsidRPr="00E27BA7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green"/>
              </w:rPr>
            </w:pPr>
            <w:r w:rsidRPr="00E27BA7">
              <w:rPr>
                <w:highlight w:val="green"/>
              </w:rPr>
              <w:t>10</w:t>
            </w:r>
          </w:p>
        </w:tc>
        <w:tc>
          <w:tcPr>
            <w:tcW w:w="0" w:type="auto"/>
            <w:vAlign w:val="center"/>
          </w:tcPr>
          <w:p w14:paraId="75196683" w14:textId="0931869B" w:rsidR="00E27BA7" w:rsidRPr="00E27BA7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E27BA7">
              <w:rPr>
                <w:rFonts w:ascii="Arial" w:hAnsi="Arial" w:cs="Arial"/>
                <w:sz w:val="18"/>
                <w:szCs w:val="18"/>
                <w:highlight w:val="green"/>
              </w:rPr>
              <w:t>37A</w:t>
            </w:r>
          </w:p>
        </w:tc>
        <w:tc>
          <w:tcPr>
            <w:tcW w:w="0" w:type="auto"/>
          </w:tcPr>
          <w:p w14:paraId="6A7EA107" w14:textId="379FB36B" w:rsidR="00E27BA7" w:rsidRPr="00561928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No</w:t>
            </w:r>
          </w:p>
        </w:tc>
      </w:tr>
      <w:tr w:rsidR="00E27BA7" w:rsidRPr="000D3CFB" w14:paraId="09551599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A2DAC84" w14:textId="790AB7D4" w:rsidR="00E27BA7" w:rsidRPr="00E27BA7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highlight w:val="cyan"/>
              </w:rPr>
            </w:pPr>
            <w:r w:rsidRPr="00E27BA7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41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5401ED7" w14:textId="4FCBEDD8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E27BA7">
              <w:rPr>
                <w:rFonts w:ascii="Arial" w:hAnsi="Arial" w:cs="Arial"/>
                <w:sz w:val="18"/>
                <w:szCs w:val="18"/>
                <w:highlight w:val="green"/>
              </w:rPr>
              <w:t>10</w:t>
            </w:r>
          </w:p>
        </w:tc>
        <w:tc>
          <w:tcPr>
            <w:tcW w:w="0" w:type="auto"/>
          </w:tcPr>
          <w:p w14:paraId="17EC049C" w14:textId="3147D1CA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  <w:r w:rsidRPr="00E27BA7">
              <w:rPr>
                <w:highlight w:val="green"/>
              </w:rPr>
              <w:t>10</w:t>
            </w:r>
          </w:p>
        </w:tc>
        <w:tc>
          <w:tcPr>
            <w:tcW w:w="0" w:type="auto"/>
            <w:vAlign w:val="center"/>
          </w:tcPr>
          <w:p w14:paraId="54799ABB" w14:textId="0DE5C351" w:rsidR="00E27BA7" w:rsidRPr="00453C8F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E27BA7">
              <w:rPr>
                <w:rFonts w:ascii="Arial" w:hAnsi="Arial" w:cs="Arial"/>
                <w:sz w:val="18"/>
                <w:szCs w:val="18"/>
                <w:highlight w:val="green"/>
              </w:rPr>
              <w:t>37</w:t>
            </w:r>
          </w:p>
        </w:tc>
        <w:tc>
          <w:tcPr>
            <w:tcW w:w="0" w:type="auto"/>
          </w:tcPr>
          <w:p w14:paraId="5831CB67" w14:textId="5E3E427A" w:rsidR="00E27BA7" w:rsidRPr="00561928" w:rsidRDefault="00E27BA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No</w:t>
            </w:r>
          </w:p>
        </w:tc>
      </w:tr>
      <w:tr w:rsidR="00676B17" w:rsidRPr="000D3CFB" w14:paraId="73D0D55C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28E1230" w14:textId="5658777D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3F5C7522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59066DF2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</w:p>
        </w:tc>
        <w:tc>
          <w:tcPr>
            <w:tcW w:w="0" w:type="auto"/>
            <w:vAlign w:val="center"/>
          </w:tcPr>
          <w:p w14:paraId="66B4B986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3E3E3700" w14:textId="49DF5E7D" w:rsidR="00676B17" w:rsidRPr="00561928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Yes</w:t>
            </w:r>
          </w:p>
        </w:tc>
      </w:tr>
      <w:tr w:rsidR="00676B17" w:rsidRPr="000D3CFB" w14:paraId="0A3C883D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40B99D7" w14:textId="7099DA56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7C19B926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01E0E450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</w:p>
        </w:tc>
        <w:tc>
          <w:tcPr>
            <w:tcW w:w="0" w:type="auto"/>
            <w:vAlign w:val="center"/>
          </w:tcPr>
          <w:p w14:paraId="2BA38E21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3C906341" w14:textId="53B9127A" w:rsidR="00676B17" w:rsidRPr="00561928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Yes</w:t>
            </w:r>
          </w:p>
        </w:tc>
      </w:tr>
      <w:tr w:rsidR="00676B17" w:rsidRPr="000D3CFB" w14:paraId="75DF361B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C94EB1E" w14:textId="19FABD45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380CB1AB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5A08C9CE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</w:p>
        </w:tc>
        <w:tc>
          <w:tcPr>
            <w:tcW w:w="0" w:type="auto"/>
            <w:vAlign w:val="center"/>
          </w:tcPr>
          <w:p w14:paraId="1E32D821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1F9A19DF" w14:textId="335436D1" w:rsidR="00676B17" w:rsidRPr="00561928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Yes</w:t>
            </w:r>
          </w:p>
        </w:tc>
      </w:tr>
      <w:tr w:rsidR="00676B17" w:rsidRPr="000D3CFB" w14:paraId="60BF298A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C18C91E" w14:textId="2377E813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1DE85247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74A9211E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</w:p>
        </w:tc>
        <w:tc>
          <w:tcPr>
            <w:tcW w:w="0" w:type="auto"/>
            <w:vAlign w:val="center"/>
          </w:tcPr>
          <w:p w14:paraId="17686600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1B1DC945" w14:textId="2CD6A489" w:rsidR="00676B17" w:rsidRPr="00561928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Yes</w:t>
            </w:r>
          </w:p>
        </w:tc>
      </w:tr>
      <w:tr w:rsidR="00676B17" w:rsidRPr="000D3CFB" w14:paraId="7DBBC5E3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D8F4EB0" w14:textId="4B975CF0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3DCA9C84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20E340FB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</w:p>
        </w:tc>
        <w:tc>
          <w:tcPr>
            <w:tcW w:w="0" w:type="auto"/>
            <w:vAlign w:val="center"/>
          </w:tcPr>
          <w:p w14:paraId="4940AC88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5127C4F5" w14:textId="48A317C2" w:rsidR="00676B17" w:rsidRPr="00561928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Yes</w:t>
            </w:r>
          </w:p>
        </w:tc>
      </w:tr>
      <w:tr w:rsidR="00676B17" w:rsidRPr="000D3CFB" w14:paraId="1E226A30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B646170" w14:textId="0F744F0F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34FAE0CD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178EED85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</w:p>
        </w:tc>
        <w:tc>
          <w:tcPr>
            <w:tcW w:w="0" w:type="auto"/>
            <w:vAlign w:val="center"/>
          </w:tcPr>
          <w:p w14:paraId="613AC102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260B64B0" w14:textId="35506314" w:rsidR="00676B17" w:rsidRPr="00561928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Yes</w:t>
            </w:r>
          </w:p>
        </w:tc>
      </w:tr>
      <w:tr w:rsidR="00676B17" w:rsidRPr="000D3CFB" w14:paraId="6CD4BE3A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836749C" w14:textId="6BA29762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1C245107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3845308B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</w:p>
        </w:tc>
        <w:tc>
          <w:tcPr>
            <w:tcW w:w="0" w:type="auto"/>
            <w:vAlign w:val="center"/>
          </w:tcPr>
          <w:p w14:paraId="51640469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050A07AA" w14:textId="4C27374E" w:rsidR="00676B17" w:rsidRPr="00561928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Yes</w:t>
            </w:r>
          </w:p>
        </w:tc>
      </w:tr>
      <w:tr w:rsidR="00676B17" w:rsidRPr="000D3CFB" w14:paraId="3700F2F0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C9720E7" w14:textId="29C4FDE6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CD6198E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1C9F3C0C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</w:p>
        </w:tc>
        <w:tc>
          <w:tcPr>
            <w:tcW w:w="0" w:type="auto"/>
            <w:vAlign w:val="center"/>
          </w:tcPr>
          <w:p w14:paraId="23CF5B92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64F8C741" w14:textId="41CF01B1" w:rsidR="00676B17" w:rsidRPr="00561928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Yes</w:t>
            </w:r>
          </w:p>
        </w:tc>
      </w:tr>
      <w:tr w:rsidR="00676B17" w:rsidRPr="000D3CFB" w14:paraId="3A9DD725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7615EAE" w14:textId="1EF4E3CB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4D7A2063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6139545F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</w:p>
        </w:tc>
        <w:tc>
          <w:tcPr>
            <w:tcW w:w="0" w:type="auto"/>
            <w:vAlign w:val="center"/>
          </w:tcPr>
          <w:p w14:paraId="6F66BB9E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533886F2" w14:textId="5D0D35F8" w:rsidR="00676B17" w:rsidRPr="00561928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Yes</w:t>
            </w:r>
          </w:p>
        </w:tc>
      </w:tr>
      <w:tr w:rsidR="00676B17" w:rsidRPr="000D3CFB" w14:paraId="1F9AF8D0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B7711F2" w14:textId="437D5706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41F83C11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6B253921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</w:p>
        </w:tc>
        <w:tc>
          <w:tcPr>
            <w:tcW w:w="0" w:type="auto"/>
            <w:vAlign w:val="center"/>
          </w:tcPr>
          <w:p w14:paraId="0E0DA8D8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3D1311B4" w14:textId="7163B838" w:rsidR="00676B17" w:rsidRPr="00561928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Yes</w:t>
            </w:r>
          </w:p>
        </w:tc>
      </w:tr>
      <w:tr w:rsidR="00676B17" w:rsidRPr="000D3CFB" w14:paraId="2DF8640B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44DD38B" w14:textId="223CA96B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18B9666C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1B9AF86E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</w:p>
        </w:tc>
        <w:tc>
          <w:tcPr>
            <w:tcW w:w="0" w:type="auto"/>
            <w:vAlign w:val="center"/>
          </w:tcPr>
          <w:p w14:paraId="23395A78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6A508482" w14:textId="458C3CA2" w:rsidR="00676B17" w:rsidRPr="00561928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Yes</w:t>
            </w:r>
          </w:p>
        </w:tc>
      </w:tr>
      <w:tr w:rsidR="00676B17" w:rsidRPr="000D3CFB" w14:paraId="467B2B38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E219006" w14:textId="735C26C7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389EF006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446AF8B6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</w:p>
        </w:tc>
        <w:tc>
          <w:tcPr>
            <w:tcW w:w="0" w:type="auto"/>
            <w:vAlign w:val="center"/>
          </w:tcPr>
          <w:p w14:paraId="56D4327C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25A1AD1E" w14:textId="5E76DC01" w:rsidR="00676B17" w:rsidRPr="00561928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Yes</w:t>
            </w:r>
          </w:p>
        </w:tc>
      </w:tr>
      <w:tr w:rsidR="00676B17" w:rsidRPr="000D3CFB" w14:paraId="18CB0C03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10CC90F" w14:textId="38F7C244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28A1BD1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1759F2D3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</w:p>
        </w:tc>
        <w:tc>
          <w:tcPr>
            <w:tcW w:w="0" w:type="auto"/>
            <w:vAlign w:val="center"/>
          </w:tcPr>
          <w:p w14:paraId="70C55095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5CB14C5A" w14:textId="5EF0F4D2" w:rsidR="00676B17" w:rsidRPr="00561928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Yes</w:t>
            </w:r>
          </w:p>
        </w:tc>
      </w:tr>
      <w:tr w:rsidR="00676B17" w:rsidRPr="000D3CFB" w14:paraId="5F83B9E7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65317DA" w14:textId="4DCE0C3B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3CC6AB36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2CA3061E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</w:p>
        </w:tc>
        <w:tc>
          <w:tcPr>
            <w:tcW w:w="0" w:type="auto"/>
            <w:vAlign w:val="center"/>
          </w:tcPr>
          <w:p w14:paraId="052E7C07" w14:textId="77777777" w:rsidR="00676B17" w:rsidRPr="00453C8F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6358C4D3" w14:textId="756ECC3C" w:rsidR="00676B17" w:rsidRPr="00561928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Yes</w:t>
            </w:r>
          </w:p>
        </w:tc>
      </w:tr>
      <w:tr w:rsidR="00676B17" w:rsidRPr="000D3CFB" w14:paraId="534EF332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2BFDDE2" w14:textId="760CF939" w:rsidR="00676B17" w:rsidRPr="00676B17" w:rsidRDefault="00676B1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75B00608" w14:textId="77777777" w:rsidR="00676B17" w:rsidRPr="00453C8F" w:rsidRDefault="00676B1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7CE4666D" w14:textId="77777777" w:rsidR="00676B17" w:rsidRPr="00453C8F" w:rsidRDefault="00676B1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</w:p>
        </w:tc>
        <w:tc>
          <w:tcPr>
            <w:tcW w:w="0" w:type="auto"/>
            <w:vAlign w:val="center"/>
          </w:tcPr>
          <w:p w14:paraId="613A57CF" w14:textId="77777777" w:rsidR="00676B17" w:rsidRPr="00453C8F" w:rsidRDefault="00676B1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164795EA" w14:textId="04028BF4" w:rsidR="00676B17" w:rsidRPr="00561928" w:rsidRDefault="00676B1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No/Yes</w:t>
            </w:r>
          </w:p>
        </w:tc>
      </w:tr>
      <w:tr w:rsidR="00676B17" w:rsidRPr="000D3CFB" w14:paraId="045F6F43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16ED3C8" w14:textId="061C0216" w:rsidR="00676B17" w:rsidRPr="00676B17" w:rsidRDefault="00676B1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33BF7021" w14:textId="77777777" w:rsidR="00676B17" w:rsidRPr="00453C8F" w:rsidRDefault="00676B1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523D7EF9" w14:textId="77777777" w:rsidR="00676B17" w:rsidRPr="00453C8F" w:rsidRDefault="00676B1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</w:p>
        </w:tc>
        <w:tc>
          <w:tcPr>
            <w:tcW w:w="0" w:type="auto"/>
            <w:vAlign w:val="center"/>
          </w:tcPr>
          <w:p w14:paraId="1C3D0042" w14:textId="77777777" w:rsidR="00676B17" w:rsidRPr="00453C8F" w:rsidRDefault="00676B1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6B3FA9BC" w14:textId="751F28B2" w:rsidR="00676B17" w:rsidRPr="00561928" w:rsidRDefault="00676B1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No/Yes</w:t>
            </w:r>
          </w:p>
        </w:tc>
      </w:tr>
      <w:tr w:rsidR="00676B17" w:rsidRPr="000D3CFB" w14:paraId="42520F65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EB26629" w14:textId="73FDE888" w:rsidR="00676B17" w:rsidRPr="00676B17" w:rsidRDefault="00676B1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1D062683" w14:textId="77777777" w:rsidR="00676B17" w:rsidRPr="00453C8F" w:rsidRDefault="00676B1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10002D8F" w14:textId="77777777" w:rsidR="00676B17" w:rsidRPr="00453C8F" w:rsidRDefault="00676B1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highlight w:val="cyan"/>
              </w:rPr>
            </w:pPr>
          </w:p>
        </w:tc>
        <w:tc>
          <w:tcPr>
            <w:tcW w:w="0" w:type="auto"/>
            <w:vAlign w:val="center"/>
          </w:tcPr>
          <w:p w14:paraId="71E082BD" w14:textId="77777777" w:rsidR="00676B17" w:rsidRPr="00453C8F" w:rsidRDefault="00676B1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0" w:type="auto"/>
          </w:tcPr>
          <w:p w14:paraId="4D048AEA" w14:textId="7CED3A62" w:rsidR="00676B17" w:rsidRPr="00561928" w:rsidRDefault="00676B17" w:rsidP="00E27BA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No/Yes</w:t>
            </w:r>
          </w:p>
        </w:tc>
      </w:tr>
      <w:tr w:rsidR="00676B17" w:rsidRPr="000D3CFB" w14:paraId="57514E6F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9D734B4" w14:textId="1C278C3C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000DCBC4" w14:textId="5BA9AD5C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6B17">
              <w:t>2</w:t>
            </w:r>
          </w:p>
        </w:tc>
        <w:tc>
          <w:tcPr>
            <w:tcW w:w="0" w:type="auto"/>
          </w:tcPr>
          <w:p w14:paraId="2C4EC0AC" w14:textId="0DC95CF7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 w:rsidRPr="00676B17">
              <w:t>2</w:t>
            </w:r>
          </w:p>
        </w:tc>
        <w:tc>
          <w:tcPr>
            <w:tcW w:w="0" w:type="auto"/>
            <w:gridSpan w:val="2"/>
            <w:vMerge w:val="restart"/>
            <w:vAlign w:val="center"/>
          </w:tcPr>
          <w:p w14:paraId="5EE6CCF2" w14:textId="4887AF86" w:rsidR="00676B17" w:rsidRPr="00561928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>
              <w:t>Reserved</w:t>
            </w:r>
          </w:p>
        </w:tc>
      </w:tr>
      <w:tr w:rsidR="00676B17" w:rsidRPr="000D3CFB" w14:paraId="07705486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4A882C8" w14:textId="43D0587D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7FAE3388" w14:textId="176C7991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6B17">
              <w:t>4</w:t>
            </w:r>
          </w:p>
        </w:tc>
        <w:tc>
          <w:tcPr>
            <w:tcW w:w="0" w:type="auto"/>
          </w:tcPr>
          <w:p w14:paraId="58FBD26E" w14:textId="0100398A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 w:rsidRPr="00676B17">
              <w:t>4</w:t>
            </w:r>
          </w:p>
        </w:tc>
        <w:tc>
          <w:tcPr>
            <w:tcW w:w="0" w:type="auto"/>
            <w:gridSpan w:val="2"/>
            <w:vMerge/>
            <w:vAlign w:val="center"/>
          </w:tcPr>
          <w:p w14:paraId="4555CB98" w14:textId="77777777" w:rsidR="00676B17" w:rsidRPr="00561928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</w:p>
        </w:tc>
      </w:tr>
      <w:tr w:rsidR="00676B17" w:rsidRPr="000D3CFB" w14:paraId="7D454137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7EDBE6" w14:textId="1636B669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sz w:val="18"/>
                <w:szCs w:val="18"/>
              </w:rPr>
              <w:lastRenderedPageBreak/>
              <w:t>61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74C6E317" w14:textId="37806CAB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6B17">
              <w:t>6</w:t>
            </w:r>
          </w:p>
        </w:tc>
        <w:tc>
          <w:tcPr>
            <w:tcW w:w="0" w:type="auto"/>
          </w:tcPr>
          <w:p w14:paraId="0D02CFB6" w14:textId="4E33BB8F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 w:rsidRPr="00676B17">
              <w:t>6</w:t>
            </w:r>
          </w:p>
        </w:tc>
        <w:tc>
          <w:tcPr>
            <w:tcW w:w="0" w:type="auto"/>
            <w:gridSpan w:val="2"/>
            <w:vMerge/>
            <w:vAlign w:val="center"/>
          </w:tcPr>
          <w:p w14:paraId="235E8C9E" w14:textId="77777777" w:rsidR="00676B17" w:rsidRPr="00561928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</w:p>
        </w:tc>
      </w:tr>
      <w:tr w:rsidR="00676B17" w:rsidRPr="000D3CFB" w14:paraId="7AC73DE1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0DF1D92" w14:textId="6861769C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3A7E61A0" w14:textId="54D5B06A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6B17">
              <w:t>8</w:t>
            </w:r>
          </w:p>
        </w:tc>
        <w:tc>
          <w:tcPr>
            <w:tcW w:w="0" w:type="auto"/>
          </w:tcPr>
          <w:p w14:paraId="1D740D12" w14:textId="31AF391D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 w:rsidRPr="00676B17">
              <w:t>8</w:t>
            </w:r>
          </w:p>
        </w:tc>
        <w:tc>
          <w:tcPr>
            <w:tcW w:w="0" w:type="auto"/>
            <w:gridSpan w:val="2"/>
            <w:vMerge/>
            <w:vAlign w:val="center"/>
          </w:tcPr>
          <w:p w14:paraId="3B77B77E" w14:textId="77777777" w:rsidR="00676B17" w:rsidRPr="00561928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</w:p>
        </w:tc>
      </w:tr>
      <w:tr w:rsidR="00676B17" w:rsidRPr="000D3CFB" w14:paraId="68B33877" w14:textId="77777777" w:rsidTr="0060541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491B7E8" w14:textId="52A253AA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154935BF" w14:textId="24DDB99C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6B17">
              <w:t>10</w:t>
            </w:r>
          </w:p>
        </w:tc>
        <w:tc>
          <w:tcPr>
            <w:tcW w:w="0" w:type="auto"/>
          </w:tcPr>
          <w:p w14:paraId="349FA625" w14:textId="61168616" w:rsidR="00676B17" w:rsidRPr="00676B17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  <w:r w:rsidRPr="00676B17">
              <w:t>10</w:t>
            </w:r>
          </w:p>
        </w:tc>
        <w:tc>
          <w:tcPr>
            <w:tcW w:w="0" w:type="auto"/>
            <w:gridSpan w:val="2"/>
            <w:vMerge/>
            <w:vAlign w:val="center"/>
          </w:tcPr>
          <w:p w14:paraId="3549BBB7" w14:textId="77777777" w:rsidR="00676B17" w:rsidRPr="00561928" w:rsidRDefault="00676B17" w:rsidP="00676B17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</w:p>
        </w:tc>
      </w:tr>
    </w:tbl>
    <w:p w14:paraId="5ED21EE9" w14:textId="77777777" w:rsidR="007912EB" w:rsidRPr="007912EB" w:rsidRDefault="007912EB" w:rsidP="00567607">
      <w:pPr>
        <w:jc w:val="both"/>
        <w:rPr>
          <w:lang w:val="en-US" w:eastAsia="ja-JP"/>
        </w:rPr>
      </w:pPr>
    </w:p>
    <w:sectPr w:rsidR="007912EB" w:rsidRPr="007912EB" w:rsidSect="00733B1F">
      <w:headerReference w:type="even" r:id="rId27"/>
      <w:footerReference w:type="even" r:id="rId28"/>
      <w:footerReference w:type="default" r:id="rId29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A6EE2" w14:textId="77777777" w:rsidR="00B86D41" w:rsidRDefault="00B86D41">
      <w:r>
        <w:separator/>
      </w:r>
    </w:p>
  </w:endnote>
  <w:endnote w:type="continuationSeparator" w:id="0">
    <w:p w14:paraId="348A5B4F" w14:textId="77777777" w:rsidR="00B86D41" w:rsidRDefault="00B86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51270" w14:textId="77777777" w:rsidR="0060541B" w:rsidRDefault="0060541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F1513D" w14:textId="77777777" w:rsidR="0060541B" w:rsidRDefault="0060541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2BC3E" w14:textId="77777777" w:rsidR="0060541B" w:rsidRDefault="0060541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22E84" w14:textId="77777777" w:rsidR="00B86D41" w:rsidRDefault="00B86D41">
      <w:r>
        <w:separator/>
      </w:r>
    </w:p>
  </w:footnote>
  <w:footnote w:type="continuationSeparator" w:id="0">
    <w:p w14:paraId="028E6750" w14:textId="77777777" w:rsidR="00B86D41" w:rsidRDefault="00B86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34BF6" w14:textId="77777777" w:rsidR="0060541B" w:rsidRDefault="006054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9B04DF7"/>
    <w:multiLevelType w:val="hybridMultilevel"/>
    <w:tmpl w:val="6A7A2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005BB"/>
    <w:multiLevelType w:val="hybridMultilevel"/>
    <w:tmpl w:val="4EC8E16A"/>
    <w:lvl w:ilvl="0" w:tplc="14DCABB2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16F80"/>
    <w:multiLevelType w:val="hybridMultilevel"/>
    <w:tmpl w:val="942021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7772D9"/>
    <w:multiLevelType w:val="hybridMultilevel"/>
    <w:tmpl w:val="88C2076C"/>
    <w:lvl w:ilvl="0" w:tplc="3D6E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EEFD3A">
      <w:start w:val="1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4A022">
      <w:start w:val="1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482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F84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3ED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46E7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0C8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D4E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5D50E1"/>
    <w:multiLevelType w:val="hybridMultilevel"/>
    <w:tmpl w:val="2E98CA2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8" w15:restartNumberingAfterBreak="0">
    <w:nsid w:val="286B3E86"/>
    <w:multiLevelType w:val="multilevel"/>
    <w:tmpl w:val="D388C17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1247F4F"/>
    <w:multiLevelType w:val="hybridMultilevel"/>
    <w:tmpl w:val="A0FA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40B25"/>
    <w:multiLevelType w:val="hybridMultilevel"/>
    <w:tmpl w:val="5798F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47891345"/>
    <w:multiLevelType w:val="hybridMultilevel"/>
    <w:tmpl w:val="F7A4F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AC7E6D"/>
    <w:multiLevelType w:val="hybridMultilevel"/>
    <w:tmpl w:val="CC58E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F83A43"/>
    <w:multiLevelType w:val="hybridMultilevel"/>
    <w:tmpl w:val="A06A801E"/>
    <w:lvl w:ilvl="0" w:tplc="0409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6" w15:restartNumberingAfterBreak="0">
    <w:nsid w:val="54CD0DFA"/>
    <w:multiLevelType w:val="hybridMultilevel"/>
    <w:tmpl w:val="CADC066A"/>
    <w:lvl w:ilvl="0" w:tplc="4918A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A4626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54E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DE7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3E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CC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0A0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F6D4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28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F963CF3"/>
    <w:multiLevelType w:val="hybridMultilevel"/>
    <w:tmpl w:val="04F47DE2"/>
    <w:lvl w:ilvl="0" w:tplc="CA408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81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A2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585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6B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725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6F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22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28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801413E"/>
    <w:multiLevelType w:val="hybridMultilevel"/>
    <w:tmpl w:val="66426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C0793A"/>
    <w:multiLevelType w:val="multilevel"/>
    <w:tmpl w:val="FC447B78"/>
    <w:lvl w:ilvl="0">
      <w:start w:val="7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4063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20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9"/>
  </w:num>
  <w:num w:numId="7">
    <w:abstractNumId w:val="5"/>
  </w:num>
  <w:num w:numId="8">
    <w:abstractNumId w:val="2"/>
  </w:num>
  <w:num w:numId="9">
    <w:abstractNumId w:val="17"/>
  </w:num>
  <w:num w:numId="10">
    <w:abstractNumId w:val="15"/>
  </w:num>
  <w:num w:numId="11">
    <w:abstractNumId w:val="14"/>
  </w:num>
  <w:num w:numId="12">
    <w:abstractNumId w:val="11"/>
  </w:num>
  <w:num w:numId="13">
    <w:abstractNumId w:val="18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16"/>
  </w:num>
  <w:num w:numId="19">
    <w:abstractNumId w:val="10"/>
  </w:num>
  <w:num w:numId="2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509"/>
    <w:rsid w:val="000029A6"/>
    <w:rsid w:val="00003131"/>
    <w:rsid w:val="00003155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992"/>
    <w:rsid w:val="00013B63"/>
    <w:rsid w:val="000141F0"/>
    <w:rsid w:val="000144CF"/>
    <w:rsid w:val="000152C7"/>
    <w:rsid w:val="00015BC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252"/>
    <w:rsid w:val="00023545"/>
    <w:rsid w:val="00023564"/>
    <w:rsid w:val="00023C29"/>
    <w:rsid w:val="00024775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32D"/>
    <w:rsid w:val="00031734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1D7A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3E5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CBA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5E1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F3C"/>
    <w:rsid w:val="00082152"/>
    <w:rsid w:val="000825BC"/>
    <w:rsid w:val="000826FF"/>
    <w:rsid w:val="00082743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CA0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780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9A"/>
    <w:rsid w:val="000B02C2"/>
    <w:rsid w:val="000B081C"/>
    <w:rsid w:val="000B10AB"/>
    <w:rsid w:val="000B17A1"/>
    <w:rsid w:val="000B1CD3"/>
    <w:rsid w:val="000B256B"/>
    <w:rsid w:val="000B2AAA"/>
    <w:rsid w:val="000B2B61"/>
    <w:rsid w:val="000B32D4"/>
    <w:rsid w:val="000B33C6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418"/>
    <w:rsid w:val="000D2AE0"/>
    <w:rsid w:val="000D2EA5"/>
    <w:rsid w:val="000D35D4"/>
    <w:rsid w:val="000D362A"/>
    <w:rsid w:val="000D37FA"/>
    <w:rsid w:val="000D3A6C"/>
    <w:rsid w:val="000D3B72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4F96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B08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0EE"/>
    <w:rsid w:val="00117957"/>
    <w:rsid w:val="00117B90"/>
    <w:rsid w:val="0012022B"/>
    <w:rsid w:val="001203DB"/>
    <w:rsid w:val="0012079F"/>
    <w:rsid w:val="001207F3"/>
    <w:rsid w:val="00120900"/>
    <w:rsid w:val="00120D2A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36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672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49F"/>
    <w:rsid w:val="00160674"/>
    <w:rsid w:val="00160786"/>
    <w:rsid w:val="00161794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5569"/>
    <w:rsid w:val="0016634F"/>
    <w:rsid w:val="001669F9"/>
    <w:rsid w:val="0016700E"/>
    <w:rsid w:val="0016711A"/>
    <w:rsid w:val="001672DD"/>
    <w:rsid w:val="001674B6"/>
    <w:rsid w:val="0016764C"/>
    <w:rsid w:val="00167709"/>
    <w:rsid w:val="00167713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8A9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97C70"/>
    <w:rsid w:val="001A0303"/>
    <w:rsid w:val="001A032E"/>
    <w:rsid w:val="001A0421"/>
    <w:rsid w:val="001A067A"/>
    <w:rsid w:val="001A0727"/>
    <w:rsid w:val="001A09C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447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93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30E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51B"/>
    <w:rsid w:val="001C68CE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70A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1B2"/>
    <w:rsid w:val="001E220A"/>
    <w:rsid w:val="001E251E"/>
    <w:rsid w:val="001E266E"/>
    <w:rsid w:val="001E26A1"/>
    <w:rsid w:val="001E2EEF"/>
    <w:rsid w:val="001E2FD5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134F"/>
    <w:rsid w:val="001F16FD"/>
    <w:rsid w:val="001F1B1E"/>
    <w:rsid w:val="001F1DFA"/>
    <w:rsid w:val="001F20C7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71E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EF1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7DC"/>
    <w:rsid w:val="00241C7B"/>
    <w:rsid w:val="002421F2"/>
    <w:rsid w:val="0024224E"/>
    <w:rsid w:val="00242B2A"/>
    <w:rsid w:val="00242CAE"/>
    <w:rsid w:val="00243ACD"/>
    <w:rsid w:val="00243D85"/>
    <w:rsid w:val="00243DCC"/>
    <w:rsid w:val="002443C2"/>
    <w:rsid w:val="002444E3"/>
    <w:rsid w:val="00244606"/>
    <w:rsid w:val="00244924"/>
    <w:rsid w:val="00244F99"/>
    <w:rsid w:val="00245492"/>
    <w:rsid w:val="00245493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986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6FCF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299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09E7"/>
    <w:rsid w:val="002817B4"/>
    <w:rsid w:val="002825CE"/>
    <w:rsid w:val="002826D0"/>
    <w:rsid w:val="002829E8"/>
    <w:rsid w:val="00283181"/>
    <w:rsid w:val="002835A5"/>
    <w:rsid w:val="002836DC"/>
    <w:rsid w:val="00283D6B"/>
    <w:rsid w:val="00284777"/>
    <w:rsid w:val="00284E7F"/>
    <w:rsid w:val="0028527A"/>
    <w:rsid w:val="00285520"/>
    <w:rsid w:val="0028582A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C28"/>
    <w:rsid w:val="00290254"/>
    <w:rsid w:val="0029055C"/>
    <w:rsid w:val="0029178F"/>
    <w:rsid w:val="00291B01"/>
    <w:rsid w:val="00292B70"/>
    <w:rsid w:val="00292CBD"/>
    <w:rsid w:val="00293504"/>
    <w:rsid w:val="00293559"/>
    <w:rsid w:val="00293C07"/>
    <w:rsid w:val="0029401B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09E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00E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6C3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8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3DC0"/>
    <w:rsid w:val="002D425A"/>
    <w:rsid w:val="002D4322"/>
    <w:rsid w:val="002D4A54"/>
    <w:rsid w:val="002D4C64"/>
    <w:rsid w:val="002D4E37"/>
    <w:rsid w:val="002D52E0"/>
    <w:rsid w:val="002D5DEA"/>
    <w:rsid w:val="002D5E1E"/>
    <w:rsid w:val="002D60B9"/>
    <w:rsid w:val="002D6127"/>
    <w:rsid w:val="002D620D"/>
    <w:rsid w:val="002D68C3"/>
    <w:rsid w:val="002D6C69"/>
    <w:rsid w:val="002D6F9F"/>
    <w:rsid w:val="002D745A"/>
    <w:rsid w:val="002D772F"/>
    <w:rsid w:val="002E018E"/>
    <w:rsid w:val="002E04F0"/>
    <w:rsid w:val="002E0864"/>
    <w:rsid w:val="002E0A48"/>
    <w:rsid w:val="002E0E94"/>
    <w:rsid w:val="002E16BC"/>
    <w:rsid w:val="002E16F4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CD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0B2A"/>
    <w:rsid w:val="0032118B"/>
    <w:rsid w:val="0032172E"/>
    <w:rsid w:val="00321822"/>
    <w:rsid w:val="00321B02"/>
    <w:rsid w:val="00321D74"/>
    <w:rsid w:val="003222E4"/>
    <w:rsid w:val="00322A6A"/>
    <w:rsid w:val="00322BC3"/>
    <w:rsid w:val="00322E3B"/>
    <w:rsid w:val="003232D6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CD9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4737"/>
    <w:rsid w:val="00335250"/>
    <w:rsid w:val="0033592C"/>
    <w:rsid w:val="00335BAA"/>
    <w:rsid w:val="00335E2A"/>
    <w:rsid w:val="00336225"/>
    <w:rsid w:val="00336760"/>
    <w:rsid w:val="00336780"/>
    <w:rsid w:val="003367C5"/>
    <w:rsid w:val="00336987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862"/>
    <w:rsid w:val="00346EA4"/>
    <w:rsid w:val="003471DC"/>
    <w:rsid w:val="0034745C"/>
    <w:rsid w:val="00347655"/>
    <w:rsid w:val="00347A3F"/>
    <w:rsid w:val="00347E4C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5A7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68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895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5B9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86F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107"/>
    <w:rsid w:val="003A42BB"/>
    <w:rsid w:val="003A4436"/>
    <w:rsid w:val="003A45FB"/>
    <w:rsid w:val="003A461C"/>
    <w:rsid w:val="003A48FC"/>
    <w:rsid w:val="003A4E82"/>
    <w:rsid w:val="003A590E"/>
    <w:rsid w:val="003A611F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4FE2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430"/>
    <w:rsid w:val="003C04E2"/>
    <w:rsid w:val="003C07D7"/>
    <w:rsid w:val="003C0985"/>
    <w:rsid w:val="003C0D37"/>
    <w:rsid w:val="003C1EC9"/>
    <w:rsid w:val="003C226A"/>
    <w:rsid w:val="003C270B"/>
    <w:rsid w:val="003C2AD0"/>
    <w:rsid w:val="003C2C9D"/>
    <w:rsid w:val="003C392A"/>
    <w:rsid w:val="003C3B73"/>
    <w:rsid w:val="003C4002"/>
    <w:rsid w:val="003C4250"/>
    <w:rsid w:val="003C4753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37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A7C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7D9"/>
    <w:rsid w:val="003E6C25"/>
    <w:rsid w:val="003E6E6D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5B9A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0CA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90C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0EC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C8F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5C0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5B9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24D6"/>
    <w:rsid w:val="004924E5"/>
    <w:rsid w:val="00492619"/>
    <w:rsid w:val="004926EC"/>
    <w:rsid w:val="00492CE6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95F"/>
    <w:rsid w:val="004B7BA5"/>
    <w:rsid w:val="004C0204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DCC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B89"/>
    <w:rsid w:val="004C5C61"/>
    <w:rsid w:val="004C5EF0"/>
    <w:rsid w:val="004C63D6"/>
    <w:rsid w:val="004C660B"/>
    <w:rsid w:val="004C6627"/>
    <w:rsid w:val="004C6834"/>
    <w:rsid w:val="004C6915"/>
    <w:rsid w:val="004C6B28"/>
    <w:rsid w:val="004C6D25"/>
    <w:rsid w:val="004C718C"/>
    <w:rsid w:val="004C730E"/>
    <w:rsid w:val="004C7739"/>
    <w:rsid w:val="004C7BDF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33C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7D1"/>
    <w:rsid w:val="004E3892"/>
    <w:rsid w:val="004E3FD8"/>
    <w:rsid w:val="004E4668"/>
    <w:rsid w:val="004E471C"/>
    <w:rsid w:val="004E4E24"/>
    <w:rsid w:val="004E4F77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D"/>
    <w:rsid w:val="004F0C82"/>
    <w:rsid w:val="004F133C"/>
    <w:rsid w:val="004F13D2"/>
    <w:rsid w:val="004F1A00"/>
    <w:rsid w:val="004F1D32"/>
    <w:rsid w:val="004F2826"/>
    <w:rsid w:val="004F28AB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041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9F3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3B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7F7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0D66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99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00F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44D"/>
    <w:rsid w:val="00553545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A6"/>
    <w:rsid w:val="005608D5"/>
    <w:rsid w:val="00560955"/>
    <w:rsid w:val="00560AC9"/>
    <w:rsid w:val="00560DDA"/>
    <w:rsid w:val="00560F9A"/>
    <w:rsid w:val="00561250"/>
    <w:rsid w:val="0056134D"/>
    <w:rsid w:val="005617A1"/>
    <w:rsid w:val="005617E8"/>
    <w:rsid w:val="00561A95"/>
    <w:rsid w:val="00561BF6"/>
    <w:rsid w:val="00561E4A"/>
    <w:rsid w:val="00561F16"/>
    <w:rsid w:val="005625FE"/>
    <w:rsid w:val="00562CDC"/>
    <w:rsid w:val="00563855"/>
    <w:rsid w:val="00563D83"/>
    <w:rsid w:val="00563FD2"/>
    <w:rsid w:val="0056434D"/>
    <w:rsid w:val="00564465"/>
    <w:rsid w:val="005650BF"/>
    <w:rsid w:val="00565679"/>
    <w:rsid w:val="00565D4C"/>
    <w:rsid w:val="0056636D"/>
    <w:rsid w:val="00566A42"/>
    <w:rsid w:val="00566B38"/>
    <w:rsid w:val="0056719E"/>
    <w:rsid w:val="00567607"/>
    <w:rsid w:val="00567A07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1EB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F72"/>
    <w:rsid w:val="005B0604"/>
    <w:rsid w:val="005B0D3E"/>
    <w:rsid w:val="005B1264"/>
    <w:rsid w:val="005B2D4D"/>
    <w:rsid w:val="005B2EB8"/>
    <w:rsid w:val="005B306B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57"/>
    <w:rsid w:val="005D609E"/>
    <w:rsid w:val="005D610E"/>
    <w:rsid w:val="005D64A5"/>
    <w:rsid w:val="005D6929"/>
    <w:rsid w:val="005D6A21"/>
    <w:rsid w:val="005D6B30"/>
    <w:rsid w:val="005D6DFD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30F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2CD"/>
    <w:rsid w:val="00605399"/>
    <w:rsid w:val="0060541B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D8E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3DF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816"/>
    <w:rsid w:val="00626C25"/>
    <w:rsid w:val="00626E64"/>
    <w:rsid w:val="00626EFA"/>
    <w:rsid w:val="00627380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863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85A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63E2"/>
    <w:rsid w:val="006767B8"/>
    <w:rsid w:val="00676B17"/>
    <w:rsid w:val="00677725"/>
    <w:rsid w:val="0068013A"/>
    <w:rsid w:val="00680A97"/>
    <w:rsid w:val="00680F30"/>
    <w:rsid w:val="00680F81"/>
    <w:rsid w:val="0068102D"/>
    <w:rsid w:val="006819F6"/>
    <w:rsid w:val="00681FC9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E55"/>
    <w:rsid w:val="006B4D4E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378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8B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46D"/>
    <w:rsid w:val="006F77B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1B7E"/>
    <w:rsid w:val="00701DD2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776"/>
    <w:rsid w:val="00705E96"/>
    <w:rsid w:val="00706DFB"/>
    <w:rsid w:val="00706E08"/>
    <w:rsid w:val="0070711F"/>
    <w:rsid w:val="0070743B"/>
    <w:rsid w:val="00707964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B17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801"/>
    <w:rsid w:val="00736D7B"/>
    <w:rsid w:val="007377ED"/>
    <w:rsid w:val="007379C8"/>
    <w:rsid w:val="00737E7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052"/>
    <w:rsid w:val="0074576E"/>
    <w:rsid w:val="007457C3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992"/>
    <w:rsid w:val="00755B06"/>
    <w:rsid w:val="00755E06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34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5D26"/>
    <w:rsid w:val="00785E89"/>
    <w:rsid w:val="00785EDC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2E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922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588"/>
    <w:rsid w:val="007B5A66"/>
    <w:rsid w:val="007B5E5F"/>
    <w:rsid w:val="007B630D"/>
    <w:rsid w:val="007B697F"/>
    <w:rsid w:val="007B7618"/>
    <w:rsid w:val="007B78C1"/>
    <w:rsid w:val="007C0880"/>
    <w:rsid w:val="007C0BD2"/>
    <w:rsid w:val="007C0F3A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1C1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22"/>
    <w:rsid w:val="007D647B"/>
    <w:rsid w:val="007D673F"/>
    <w:rsid w:val="007D68F4"/>
    <w:rsid w:val="007D6C84"/>
    <w:rsid w:val="007D6CE5"/>
    <w:rsid w:val="007D6EF0"/>
    <w:rsid w:val="007D7042"/>
    <w:rsid w:val="007D7059"/>
    <w:rsid w:val="007D713D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AF3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5952"/>
    <w:rsid w:val="0080623D"/>
    <w:rsid w:val="0080638C"/>
    <w:rsid w:val="00806979"/>
    <w:rsid w:val="0080699F"/>
    <w:rsid w:val="00806BBA"/>
    <w:rsid w:val="00806D29"/>
    <w:rsid w:val="0080767A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17FCD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B00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920"/>
    <w:rsid w:val="00833A6F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06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F51"/>
    <w:rsid w:val="00845F5B"/>
    <w:rsid w:val="00845F6D"/>
    <w:rsid w:val="00846106"/>
    <w:rsid w:val="008462E7"/>
    <w:rsid w:val="00846467"/>
    <w:rsid w:val="00847183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96C"/>
    <w:rsid w:val="00857C34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1B5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993"/>
    <w:rsid w:val="00882BB1"/>
    <w:rsid w:val="00882C67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E8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5BEE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046"/>
    <w:rsid w:val="008B535C"/>
    <w:rsid w:val="008B5577"/>
    <w:rsid w:val="008B58AE"/>
    <w:rsid w:val="008B60E9"/>
    <w:rsid w:val="008B60ED"/>
    <w:rsid w:val="008B6904"/>
    <w:rsid w:val="008B6D04"/>
    <w:rsid w:val="008B6E5C"/>
    <w:rsid w:val="008B7394"/>
    <w:rsid w:val="008B766A"/>
    <w:rsid w:val="008B7A0E"/>
    <w:rsid w:val="008C0FB9"/>
    <w:rsid w:val="008C2426"/>
    <w:rsid w:val="008C2453"/>
    <w:rsid w:val="008C25CB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277"/>
    <w:rsid w:val="008D538D"/>
    <w:rsid w:val="008D592F"/>
    <w:rsid w:val="008D5FCD"/>
    <w:rsid w:val="008D6733"/>
    <w:rsid w:val="008D699C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6DC7"/>
    <w:rsid w:val="008F7BD6"/>
    <w:rsid w:val="008F7CEF"/>
    <w:rsid w:val="009000FD"/>
    <w:rsid w:val="00900AE9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AFF"/>
    <w:rsid w:val="00906EED"/>
    <w:rsid w:val="00907071"/>
    <w:rsid w:val="0090715C"/>
    <w:rsid w:val="00910178"/>
    <w:rsid w:val="009108A7"/>
    <w:rsid w:val="00910ED6"/>
    <w:rsid w:val="00911C54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2AE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BC9"/>
    <w:rsid w:val="00927060"/>
    <w:rsid w:val="009270C3"/>
    <w:rsid w:val="009270DF"/>
    <w:rsid w:val="00927211"/>
    <w:rsid w:val="00927609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9DF"/>
    <w:rsid w:val="00945D81"/>
    <w:rsid w:val="00945E49"/>
    <w:rsid w:val="009462D8"/>
    <w:rsid w:val="00946388"/>
    <w:rsid w:val="009469FE"/>
    <w:rsid w:val="009477BE"/>
    <w:rsid w:val="0095044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67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7B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A29"/>
    <w:rsid w:val="009B0D09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540"/>
    <w:rsid w:val="009C05ED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08A"/>
    <w:rsid w:val="009C31B7"/>
    <w:rsid w:val="009C3815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5A"/>
    <w:rsid w:val="009C6894"/>
    <w:rsid w:val="009C68DA"/>
    <w:rsid w:val="009C6AAD"/>
    <w:rsid w:val="009C6B3B"/>
    <w:rsid w:val="009C6B7B"/>
    <w:rsid w:val="009C6E60"/>
    <w:rsid w:val="009C6E93"/>
    <w:rsid w:val="009C707F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B58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37F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457F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8D9"/>
    <w:rsid w:val="009E798E"/>
    <w:rsid w:val="009E7DAB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31D"/>
    <w:rsid w:val="009F2E7E"/>
    <w:rsid w:val="009F3A4B"/>
    <w:rsid w:val="009F3FC9"/>
    <w:rsid w:val="009F41E1"/>
    <w:rsid w:val="009F4375"/>
    <w:rsid w:val="009F4834"/>
    <w:rsid w:val="009F4D9A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4BD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37F2F"/>
    <w:rsid w:val="00A4039E"/>
    <w:rsid w:val="00A40531"/>
    <w:rsid w:val="00A40889"/>
    <w:rsid w:val="00A41009"/>
    <w:rsid w:val="00A41114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1D1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71D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849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AE9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10C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2B1"/>
    <w:rsid w:val="00B04D36"/>
    <w:rsid w:val="00B04F11"/>
    <w:rsid w:val="00B054CE"/>
    <w:rsid w:val="00B05688"/>
    <w:rsid w:val="00B06102"/>
    <w:rsid w:val="00B06AF4"/>
    <w:rsid w:val="00B06C77"/>
    <w:rsid w:val="00B06DF3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7AF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6AE"/>
    <w:rsid w:val="00B233A9"/>
    <w:rsid w:val="00B239CC"/>
    <w:rsid w:val="00B23FF4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622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6EF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78"/>
    <w:rsid w:val="00B437BD"/>
    <w:rsid w:val="00B43985"/>
    <w:rsid w:val="00B439FA"/>
    <w:rsid w:val="00B43B0B"/>
    <w:rsid w:val="00B43D4D"/>
    <w:rsid w:val="00B43EBF"/>
    <w:rsid w:val="00B440CF"/>
    <w:rsid w:val="00B443C5"/>
    <w:rsid w:val="00B4485B"/>
    <w:rsid w:val="00B4500C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347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2F76"/>
    <w:rsid w:val="00B63870"/>
    <w:rsid w:val="00B640AB"/>
    <w:rsid w:val="00B64398"/>
    <w:rsid w:val="00B64484"/>
    <w:rsid w:val="00B645EE"/>
    <w:rsid w:val="00B645F8"/>
    <w:rsid w:val="00B646A6"/>
    <w:rsid w:val="00B64855"/>
    <w:rsid w:val="00B64995"/>
    <w:rsid w:val="00B652B0"/>
    <w:rsid w:val="00B657B5"/>
    <w:rsid w:val="00B65933"/>
    <w:rsid w:val="00B65D1C"/>
    <w:rsid w:val="00B664EC"/>
    <w:rsid w:val="00B66758"/>
    <w:rsid w:val="00B66801"/>
    <w:rsid w:val="00B66FF7"/>
    <w:rsid w:val="00B675E5"/>
    <w:rsid w:val="00B6796C"/>
    <w:rsid w:val="00B67AF6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90F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1F4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6D41"/>
    <w:rsid w:val="00B8706E"/>
    <w:rsid w:val="00B87211"/>
    <w:rsid w:val="00B872BD"/>
    <w:rsid w:val="00B874FB"/>
    <w:rsid w:val="00B8769E"/>
    <w:rsid w:val="00B90516"/>
    <w:rsid w:val="00B90DC8"/>
    <w:rsid w:val="00B91356"/>
    <w:rsid w:val="00B917B0"/>
    <w:rsid w:val="00B91E0F"/>
    <w:rsid w:val="00B926E0"/>
    <w:rsid w:val="00B92899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3CF"/>
    <w:rsid w:val="00BB6431"/>
    <w:rsid w:val="00BB6472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5E7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1948"/>
    <w:rsid w:val="00BD238C"/>
    <w:rsid w:val="00BD2A08"/>
    <w:rsid w:val="00BD2F55"/>
    <w:rsid w:val="00BD3837"/>
    <w:rsid w:val="00BD386B"/>
    <w:rsid w:val="00BD3C69"/>
    <w:rsid w:val="00BD3C82"/>
    <w:rsid w:val="00BD3D7A"/>
    <w:rsid w:val="00BD4235"/>
    <w:rsid w:val="00BD45AD"/>
    <w:rsid w:val="00BD59D8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1F5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02B"/>
    <w:rsid w:val="00C071C6"/>
    <w:rsid w:val="00C07709"/>
    <w:rsid w:val="00C07A6C"/>
    <w:rsid w:val="00C07AE3"/>
    <w:rsid w:val="00C07AE4"/>
    <w:rsid w:val="00C07C81"/>
    <w:rsid w:val="00C07D3E"/>
    <w:rsid w:val="00C07DE7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69A7"/>
    <w:rsid w:val="00C17099"/>
    <w:rsid w:val="00C1733B"/>
    <w:rsid w:val="00C1741D"/>
    <w:rsid w:val="00C174EC"/>
    <w:rsid w:val="00C17593"/>
    <w:rsid w:val="00C179FA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BB5"/>
    <w:rsid w:val="00C25D3A"/>
    <w:rsid w:val="00C262F2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308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965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84F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0D64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6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20A"/>
    <w:rsid w:val="00C80547"/>
    <w:rsid w:val="00C80C97"/>
    <w:rsid w:val="00C8198E"/>
    <w:rsid w:val="00C81B30"/>
    <w:rsid w:val="00C82387"/>
    <w:rsid w:val="00C823AF"/>
    <w:rsid w:val="00C84332"/>
    <w:rsid w:val="00C8534D"/>
    <w:rsid w:val="00C85FE6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80"/>
    <w:rsid w:val="00CA792F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14F"/>
    <w:rsid w:val="00CC2559"/>
    <w:rsid w:val="00CC27F5"/>
    <w:rsid w:val="00CC2CF7"/>
    <w:rsid w:val="00CC2D18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BD2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91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997"/>
    <w:rsid w:val="00CD309B"/>
    <w:rsid w:val="00CD3122"/>
    <w:rsid w:val="00CD325D"/>
    <w:rsid w:val="00CD3D0C"/>
    <w:rsid w:val="00CD3E10"/>
    <w:rsid w:val="00CD3F09"/>
    <w:rsid w:val="00CD3FAF"/>
    <w:rsid w:val="00CD46D8"/>
    <w:rsid w:val="00CD492B"/>
    <w:rsid w:val="00CD49C8"/>
    <w:rsid w:val="00CD50EE"/>
    <w:rsid w:val="00CD52F8"/>
    <w:rsid w:val="00CD5423"/>
    <w:rsid w:val="00CD5C02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59E"/>
    <w:rsid w:val="00CE212D"/>
    <w:rsid w:val="00CE253D"/>
    <w:rsid w:val="00CE2561"/>
    <w:rsid w:val="00CE2EC2"/>
    <w:rsid w:val="00CE3257"/>
    <w:rsid w:val="00CE367C"/>
    <w:rsid w:val="00CE436D"/>
    <w:rsid w:val="00CE4708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42"/>
    <w:rsid w:val="00CF06E6"/>
    <w:rsid w:val="00CF18AB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21"/>
    <w:rsid w:val="00CF61A3"/>
    <w:rsid w:val="00CF66DE"/>
    <w:rsid w:val="00CF6848"/>
    <w:rsid w:val="00CF6AF3"/>
    <w:rsid w:val="00CF6C9A"/>
    <w:rsid w:val="00CF6F64"/>
    <w:rsid w:val="00CF7CCF"/>
    <w:rsid w:val="00D003B3"/>
    <w:rsid w:val="00D00522"/>
    <w:rsid w:val="00D00B22"/>
    <w:rsid w:val="00D017EE"/>
    <w:rsid w:val="00D0182B"/>
    <w:rsid w:val="00D0186E"/>
    <w:rsid w:val="00D01881"/>
    <w:rsid w:val="00D01C73"/>
    <w:rsid w:val="00D02363"/>
    <w:rsid w:val="00D02369"/>
    <w:rsid w:val="00D0253B"/>
    <w:rsid w:val="00D02C36"/>
    <w:rsid w:val="00D02E17"/>
    <w:rsid w:val="00D0327B"/>
    <w:rsid w:val="00D03334"/>
    <w:rsid w:val="00D03CD2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5E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C79"/>
    <w:rsid w:val="00D15CFC"/>
    <w:rsid w:val="00D15D9D"/>
    <w:rsid w:val="00D15F30"/>
    <w:rsid w:val="00D1624D"/>
    <w:rsid w:val="00D16BA8"/>
    <w:rsid w:val="00D16DEE"/>
    <w:rsid w:val="00D174E5"/>
    <w:rsid w:val="00D17761"/>
    <w:rsid w:val="00D178F9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3D90"/>
    <w:rsid w:val="00D3410B"/>
    <w:rsid w:val="00D344C9"/>
    <w:rsid w:val="00D34F62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879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4C3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51E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B4E"/>
    <w:rsid w:val="00D61F8B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67B"/>
    <w:rsid w:val="00D76A4B"/>
    <w:rsid w:val="00D76C69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FEA"/>
    <w:rsid w:val="00D84268"/>
    <w:rsid w:val="00D846C5"/>
    <w:rsid w:val="00D84D27"/>
    <w:rsid w:val="00D8586C"/>
    <w:rsid w:val="00D864A4"/>
    <w:rsid w:val="00D8699B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371A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A4E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C2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30"/>
    <w:rsid w:val="00DD2FE5"/>
    <w:rsid w:val="00DD30D4"/>
    <w:rsid w:val="00DD3401"/>
    <w:rsid w:val="00DD3430"/>
    <w:rsid w:val="00DD3480"/>
    <w:rsid w:val="00DD3565"/>
    <w:rsid w:val="00DD3594"/>
    <w:rsid w:val="00DD3B4D"/>
    <w:rsid w:val="00DD3B9B"/>
    <w:rsid w:val="00DD49D3"/>
    <w:rsid w:val="00DD5A32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90B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8B3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83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795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CF5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97A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5A0"/>
    <w:rsid w:val="00E23851"/>
    <w:rsid w:val="00E23ACC"/>
    <w:rsid w:val="00E23ADB"/>
    <w:rsid w:val="00E24101"/>
    <w:rsid w:val="00E2446F"/>
    <w:rsid w:val="00E247BD"/>
    <w:rsid w:val="00E250DB"/>
    <w:rsid w:val="00E257DB"/>
    <w:rsid w:val="00E25F37"/>
    <w:rsid w:val="00E25F49"/>
    <w:rsid w:val="00E2617B"/>
    <w:rsid w:val="00E2690E"/>
    <w:rsid w:val="00E272C2"/>
    <w:rsid w:val="00E272FE"/>
    <w:rsid w:val="00E27BA7"/>
    <w:rsid w:val="00E30517"/>
    <w:rsid w:val="00E3070A"/>
    <w:rsid w:val="00E30A72"/>
    <w:rsid w:val="00E30D53"/>
    <w:rsid w:val="00E31371"/>
    <w:rsid w:val="00E31506"/>
    <w:rsid w:val="00E315DA"/>
    <w:rsid w:val="00E327EE"/>
    <w:rsid w:val="00E32E0E"/>
    <w:rsid w:val="00E32EA7"/>
    <w:rsid w:val="00E33802"/>
    <w:rsid w:val="00E33814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EAE"/>
    <w:rsid w:val="00E548A8"/>
    <w:rsid w:val="00E54C37"/>
    <w:rsid w:val="00E54D33"/>
    <w:rsid w:val="00E556A3"/>
    <w:rsid w:val="00E55BCA"/>
    <w:rsid w:val="00E56244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770"/>
    <w:rsid w:val="00E63E8C"/>
    <w:rsid w:val="00E63EF4"/>
    <w:rsid w:val="00E6412A"/>
    <w:rsid w:val="00E64286"/>
    <w:rsid w:val="00E64763"/>
    <w:rsid w:val="00E655CD"/>
    <w:rsid w:val="00E65E6B"/>
    <w:rsid w:val="00E6640D"/>
    <w:rsid w:val="00E667BC"/>
    <w:rsid w:val="00E6682F"/>
    <w:rsid w:val="00E66A1B"/>
    <w:rsid w:val="00E67551"/>
    <w:rsid w:val="00E676A6"/>
    <w:rsid w:val="00E67829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2C49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7D2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D6D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9D9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0D"/>
    <w:rsid w:val="00EF39A6"/>
    <w:rsid w:val="00EF3A28"/>
    <w:rsid w:val="00EF3A3D"/>
    <w:rsid w:val="00EF3A4A"/>
    <w:rsid w:val="00EF3D43"/>
    <w:rsid w:val="00EF447D"/>
    <w:rsid w:val="00EF493B"/>
    <w:rsid w:val="00EF4AA4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33E"/>
    <w:rsid w:val="00F15860"/>
    <w:rsid w:val="00F15B7C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0AC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E0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3FE0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7D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6E93"/>
    <w:rsid w:val="00F67A85"/>
    <w:rsid w:val="00F67F10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B6B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27"/>
    <w:rsid w:val="00F96842"/>
    <w:rsid w:val="00F969EB"/>
    <w:rsid w:val="00F96C7A"/>
    <w:rsid w:val="00F96CB6"/>
    <w:rsid w:val="00F96E7C"/>
    <w:rsid w:val="00F975B5"/>
    <w:rsid w:val="00F97E1B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1FED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6B175D"/>
  <w15:chartTrackingRefBased/>
  <w15:docId w15:val="{CF87CD15-492C-4397-A156-B3714757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link w:val="ListParagraph"/>
    <w:uiPriority w:val="34"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TdocHeader2">
    <w:name w:val="Tdoc_Header_2"/>
    <w:basedOn w:val="Normal"/>
    <w:rsid w:val="00B0010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5673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7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0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2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5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7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60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3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2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8.bin"/><Relationship Id="rId3" Type="http://schemas.openxmlformats.org/officeDocument/2006/relationships/customXml" Target="../customXml/item3.xml"/><Relationship Id="rId21" Type="http://schemas.openxmlformats.org/officeDocument/2006/relationships/image" Target="media/image8.wmf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6.wmf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6.bin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oleObject" Target="embeddings/oleObject5.bin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oleObject" Target="embeddings/oleObject4.bin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54C3A3-5190-4A3F-A43D-4133024CE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965</TotalTime>
  <Pages>6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3509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Alberto Rico Alvarino</cp:lastModifiedBy>
  <cp:revision>13</cp:revision>
  <cp:lastPrinted>2011-11-09T07:49:00Z</cp:lastPrinted>
  <dcterms:created xsi:type="dcterms:W3CDTF">2018-05-22T06:22:00Z</dcterms:created>
  <dcterms:modified xsi:type="dcterms:W3CDTF">2018-05-25T00:06:00Z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4c4cd5f3-8b48-412f-b674-40fd7bde615b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2018-05-11 08:43:32Z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